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E5A10" w14:textId="77777777" w:rsidR="0067441B" w:rsidRPr="004F6060" w:rsidRDefault="00651618" w:rsidP="00C77278">
      <w:pPr>
        <w:overflowPunct w:val="0"/>
        <w:autoSpaceDE w:val="0"/>
        <w:autoSpaceDN w:val="0"/>
        <w:adjustRightInd w:val="0"/>
        <w:ind w:right="-86"/>
        <w:jc w:val="center"/>
      </w:pPr>
      <w:bookmarkStart w:id="0" w:name="_GoBack"/>
      <w:bookmarkEnd w:id="0"/>
      <w:r w:rsidRPr="004F6060">
        <w:rPr>
          <w:noProof/>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4F6060" w:rsidRDefault="0067441B" w:rsidP="0067441B">
      <w:pPr>
        <w:overflowPunct w:val="0"/>
        <w:autoSpaceDE w:val="0"/>
        <w:autoSpaceDN w:val="0"/>
        <w:adjustRightInd w:val="0"/>
        <w:ind w:right="-86"/>
        <w:jc w:val="center"/>
        <w:rPr>
          <w:b/>
          <w:szCs w:val="20"/>
        </w:rPr>
      </w:pPr>
      <w:r w:rsidRPr="004F6060">
        <w:rPr>
          <w:b/>
        </w:rPr>
        <w:t>ANYKŠČIŲ RAJONO SAVIVALDYBĖS</w:t>
      </w:r>
    </w:p>
    <w:p w14:paraId="638A1ED1" w14:textId="77777777" w:rsidR="0067441B" w:rsidRPr="004F6060" w:rsidRDefault="0067441B" w:rsidP="0067441B">
      <w:pPr>
        <w:overflowPunct w:val="0"/>
        <w:autoSpaceDE w:val="0"/>
        <w:autoSpaceDN w:val="0"/>
        <w:adjustRightInd w:val="0"/>
        <w:ind w:right="-86"/>
        <w:jc w:val="center"/>
        <w:rPr>
          <w:b/>
          <w:szCs w:val="20"/>
        </w:rPr>
      </w:pPr>
      <w:r w:rsidRPr="004F6060">
        <w:rPr>
          <w:b/>
        </w:rPr>
        <w:t>TARYBA</w:t>
      </w:r>
    </w:p>
    <w:p w14:paraId="44CD1789" w14:textId="77777777" w:rsidR="0067441B" w:rsidRPr="004F6060" w:rsidRDefault="0067441B" w:rsidP="0067441B">
      <w:pPr>
        <w:overflowPunct w:val="0"/>
        <w:autoSpaceDE w:val="0"/>
        <w:autoSpaceDN w:val="0"/>
        <w:adjustRightInd w:val="0"/>
        <w:ind w:right="-86"/>
        <w:jc w:val="center"/>
      </w:pPr>
    </w:p>
    <w:p w14:paraId="0B0CB3EC" w14:textId="77777777" w:rsidR="0067441B" w:rsidRPr="004F6060" w:rsidRDefault="0067441B" w:rsidP="0067441B">
      <w:pPr>
        <w:overflowPunct w:val="0"/>
        <w:autoSpaceDE w:val="0"/>
        <w:autoSpaceDN w:val="0"/>
        <w:adjustRightInd w:val="0"/>
        <w:ind w:right="-86"/>
        <w:jc w:val="center"/>
        <w:rPr>
          <w:b/>
        </w:rPr>
      </w:pPr>
      <w:r w:rsidRPr="004F6060">
        <w:rPr>
          <w:b/>
        </w:rPr>
        <w:t>SPRENDIMAS</w:t>
      </w:r>
    </w:p>
    <w:p w14:paraId="015F0D5A" w14:textId="77777777" w:rsidR="0067441B" w:rsidRPr="004F6060" w:rsidRDefault="0067441B" w:rsidP="0067441B">
      <w:pPr>
        <w:spacing w:line="360" w:lineRule="auto"/>
        <w:jc w:val="center"/>
        <w:rPr>
          <w:b/>
        </w:rPr>
      </w:pPr>
      <w:r w:rsidRPr="004F6060">
        <w:rPr>
          <w:b/>
        </w:rPr>
        <w:t>(projektas)</w:t>
      </w:r>
    </w:p>
    <w:p w14:paraId="368FD40B" w14:textId="1B1BAC90" w:rsidR="00C550AA" w:rsidRPr="00C550AA" w:rsidRDefault="00C550AA" w:rsidP="00C550AA">
      <w:pPr>
        <w:jc w:val="center"/>
        <w:rPr>
          <w:b/>
          <w:caps/>
        </w:rPr>
      </w:pPr>
      <w:bookmarkStart w:id="1" w:name="_Hlk2158869"/>
      <w:r w:rsidRPr="00C550AA">
        <w:rPr>
          <w:b/>
          <w:caps/>
        </w:rPr>
        <w:t>DĖL VIEŠOSIOS ĮSTAIGOS ANYKŠČIŲ RAJONO SAVIVALDYBĖS LIGONINĖS STEBĖTOJŲ TARYBOS SUD</w:t>
      </w:r>
      <w:r w:rsidR="007611E8">
        <w:rPr>
          <w:b/>
          <w:caps/>
        </w:rPr>
        <w:t xml:space="preserve">ĖTIES </w:t>
      </w:r>
      <w:r w:rsidR="00032451">
        <w:rPr>
          <w:b/>
          <w:caps/>
        </w:rPr>
        <w:t>PA</w:t>
      </w:r>
      <w:r w:rsidR="007611E8">
        <w:rPr>
          <w:b/>
          <w:caps/>
        </w:rPr>
        <w:t>TVIRTINIMO</w:t>
      </w:r>
    </w:p>
    <w:p w14:paraId="46C67321" w14:textId="77777777" w:rsidR="00C550AA" w:rsidRPr="00C550AA" w:rsidRDefault="00C550AA" w:rsidP="00C550AA">
      <w:pPr>
        <w:jc w:val="center"/>
        <w:rPr>
          <w:b/>
          <w:color w:val="000000"/>
        </w:rPr>
      </w:pPr>
    </w:p>
    <w:p w14:paraId="463B82B8" w14:textId="77777777" w:rsidR="00C550AA" w:rsidRPr="00C550AA" w:rsidRDefault="00FA7EBA" w:rsidP="00C550AA">
      <w:pPr>
        <w:overflowPunct w:val="0"/>
        <w:autoSpaceDE w:val="0"/>
        <w:autoSpaceDN w:val="0"/>
        <w:adjustRightInd w:val="0"/>
        <w:jc w:val="center"/>
      </w:pPr>
      <w:r>
        <w:fldChar w:fldCharType="begin"/>
      </w:r>
      <w:r>
        <w:instrText xml:space="preserve"> FILLIN "data" \* MERGEFORMAT </w:instrText>
      </w:r>
      <w:r>
        <w:fldChar w:fldCharType="separate"/>
      </w:r>
      <w:r w:rsidR="00C550AA" w:rsidRPr="00C550AA">
        <w:t>201</w:t>
      </w:r>
      <w:r w:rsidR="00C550AA">
        <w:t>9</w:t>
      </w:r>
      <w:r w:rsidR="00C550AA" w:rsidRPr="00C550AA">
        <w:t xml:space="preserve"> m. </w:t>
      </w:r>
      <w:r w:rsidR="00C550AA">
        <w:t>birželi</w:t>
      </w:r>
      <w:r w:rsidR="00C550AA" w:rsidRPr="00C550AA">
        <w:t xml:space="preserve">o </w:t>
      </w:r>
      <w:r w:rsidR="00C550AA">
        <w:t>27</w:t>
      </w:r>
      <w:r w:rsidR="00C550AA" w:rsidRPr="00C550AA">
        <w:t xml:space="preserve">  d.</w:t>
      </w:r>
      <w:r>
        <w:fldChar w:fldCharType="end"/>
      </w:r>
      <w:r w:rsidR="00C550AA" w:rsidRPr="00C550AA">
        <w:t xml:space="preserve"> Nr. 1-T-</w:t>
      </w:r>
    </w:p>
    <w:p w14:paraId="74129C7D" w14:textId="77777777" w:rsidR="00C550AA" w:rsidRPr="00C550AA" w:rsidRDefault="00C550AA" w:rsidP="00C550AA">
      <w:pPr>
        <w:overflowPunct w:val="0"/>
        <w:autoSpaceDE w:val="0"/>
        <w:autoSpaceDN w:val="0"/>
        <w:adjustRightInd w:val="0"/>
        <w:jc w:val="center"/>
        <w:rPr>
          <w:color w:val="000000"/>
        </w:rPr>
      </w:pPr>
      <w:r w:rsidRPr="00C550AA">
        <w:t>Anykščiai</w:t>
      </w:r>
    </w:p>
    <w:p w14:paraId="090A6AD7" w14:textId="77777777" w:rsidR="00C550AA" w:rsidRPr="00C550AA" w:rsidRDefault="00C550AA" w:rsidP="00C550AA">
      <w:pPr>
        <w:spacing w:line="288" w:lineRule="auto"/>
        <w:ind w:firstLine="720"/>
        <w:jc w:val="both"/>
      </w:pPr>
    </w:p>
    <w:p w14:paraId="6FB15E4B" w14:textId="1781E9F6" w:rsidR="00C550AA" w:rsidRPr="004D0F5C" w:rsidRDefault="00C550AA" w:rsidP="004D0F5C">
      <w:pPr>
        <w:spacing w:line="360" w:lineRule="auto"/>
        <w:ind w:firstLine="1134"/>
        <w:jc w:val="both"/>
        <w:rPr>
          <w:lang w:eastAsia="en-US"/>
        </w:rPr>
      </w:pPr>
      <w:r w:rsidRPr="00C550AA">
        <w:t xml:space="preserve">Vadovaudamasi Lietuvos Respublikos vietos savivaldos įstatymo 18 straipsnio 1 dalimi  bei atsižvelgdama į </w:t>
      </w:r>
      <w:r w:rsidR="004C3999">
        <w:t xml:space="preserve">viešosios įstaigos </w:t>
      </w:r>
      <w:r w:rsidR="004C3999" w:rsidRPr="00DD05B7">
        <w:t xml:space="preserve"> </w:t>
      </w:r>
      <w:r w:rsidR="004C3999" w:rsidRPr="00301B9B">
        <w:t>Anykšč</w:t>
      </w:r>
      <w:r w:rsidR="004C3999">
        <w:t>ių rajono savivaldybės</w:t>
      </w:r>
      <w:r w:rsidR="004C3999" w:rsidRPr="003B56E2">
        <w:t xml:space="preserve"> </w:t>
      </w:r>
      <w:r w:rsidR="004C3999" w:rsidRPr="00DD05B7">
        <w:t>ligoninės įstatų, patvir</w:t>
      </w:r>
      <w:r w:rsidR="004C3999">
        <w:t xml:space="preserve">tintų </w:t>
      </w:r>
      <w:r w:rsidR="004C3999" w:rsidRPr="00DD05B7">
        <w:t xml:space="preserve"> </w:t>
      </w:r>
      <w:r w:rsidR="004C3999" w:rsidRPr="00301B9B">
        <w:t>Anykšč</w:t>
      </w:r>
      <w:r w:rsidR="004C3999">
        <w:t>ių rajono savivaldybės</w:t>
      </w:r>
      <w:r w:rsidR="004C3999" w:rsidRPr="003B56E2">
        <w:t xml:space="preserve"> </w:t>
      </w:r>
      <w:r w:rsidR="004C3999" w:rsidRPr="00D74FAC">
        <w:rPr>
          <w:bCs/>
        </w:rPr>
        <w:t>tarybos 201</w:t>
      </w:r>
      <w:r w:rsidR="004C3999">
        <w:rPr>
          <w:bCs/>
        </w:rPr>
        <w:t>8</w:t>
      </w:r>
      <w:r w:rsidR="004C3999" w:rsidRPr="00D74FAC">
        <w:rPr>
          <w:bCs/>
        </w:rPr>
        <w:t xml:space="preserve"> m. </w:t>
      </w:r>
      <w:r w:rsidR="004C3999">
        <w:rPr>
          <w:bCs/>
        </w:rPr>
        <w:t>liepos</w:t>
      </w:r>
      <w:r w:rsidR="004C3999" w:rsidRPr="00D74FAC">
        <w:rPr>
          <w:bCs/>
        </w:rPr>
        <w:t xml:space="preserve"> </w:t>
      </w:r>
      <w:r w:rsidR="004C3999">
        <w:rPr>
          <w:bCs/>
        </w:rPr>
        <w:t>26</w:t>
      </w:r>
      <w:r w:rsidR="004C3999" w:rsidRPr="00D74FAC">
        <w:rPr>
          <w:bCs/>
        </w:rPr>
        <w:t xml:space="preserve"> d. sprendim</w:t>
      </w:r>
      <w:r w:rsidR="004C3999">
        <w:rPr>
          <w:bCs/>
        </w:rPr>
        <w:t>u</w:t>
      </w:r>
      <w:r w:rsidR="004C3999" w:rsidRPr="00D74FAC">
        <w:rPr>
          <w:bCs/>
        </w:rPr>
        <w:t xml:space="preserve"> </w:t>
      </w:r>
      <w:r w:rsidR="004C3999">
        <w:rPr>
          <w:bCs/>
        </w:rPr>
        <w:t xml:space="preserve">Nr. </w:t>
      </w:r>
      <w:r w:rsidR="004C3999" w:rsidRPr="00D74FAC">
        <w:rPr>
          <w:bCs/>
        </w:rPr>
        <w:t>1-TS-</w:t>
      </w:r>
      <w:r w:rsidR="004C3999">
        <w:rPr>
          <w:bCs/>
        </w:rPr>
        <w:t>226</w:t>
      </w:r>
      <w:r w:rsidR="004C3999" w:rsidRPr="00DD05B7">
        <w:t xml:space="preserve"> „Dėl </w:t>
      </w:r>
      <w:r w:rsidR="00FA7EBA">
        <w:fldChar w:fldCharType="begin"/>
      </w:r>
      <w:r w:rsidR="00FA7EBA">
        <w:instrText xml:space="preserve"> FILLIN "Pavadinimas" \* MERGEFORMAT </w:instrText>
      </w:r>
      <w:r w:rsidR="00FA7EBA">
        <w:fldChar w:fldCharType="separate"/>
      </w:r>
      <w:r w:rsidR="004C3999" w:rsidRPr="00F72E20">
        <w:t xml:space="preserve"> </w:t>
      </w:r>
      <w:r w:rsidR="00FA7EBA">
        <w:fldChar w:fldCharType="end"/>
      </w:r>
      <w:r w:rsidR="004C3999">
        <w:t>viešosios įstaigos A</w:t>
      </w:r>
      <w:r w:rsidR="004C3999" w:rsidRPr="00F72E20">
        <w:t>nykščių rajono savivaldybės ligoninės</w:t>
      </w:r>
      <w:r w:rsidR="004C3999">
        <w:t xml:space="preserve"> </w:t>
      </w:r>
      <w:r w:rsidR="004C3999" w:rsidRPr="00F72E20">
        <w:t>įstatų</w:t>
      </w:r>
      <w:r w:rsidR="004C3999">
        <w:t>, pareigybių sąrašo ir valdymo struktūros</w:t>
      </w:r>
      <w:r w:rsidR="004C3999" w:rsidRPr="00F72E20">
        <w:t xml:space="preserve"> </w:t>
      </w:r>
      <w:r w:rsidR="004C3999">
        <w:t>pa</w:t>
      </w:r>
      <w:r w:rsidR="004C3999" w:rsidRPr="00F72E20">
        <w:t>tvirtinimo</w:t>
      </w:r>
      <w:r w:rsidR="004C3999">
        <w:t xml:space="preserve">“, </w:t>
      </w:r>
      <w:r w:rsidR="00D55D52">
        <w:t xml:space="preserve">52 ir </w:t>
      </w:r>
      <w:r w:rsidR="004C3999">
        <w:t>5</w:t>
      </w:r>
      <w:r w:rsidR="00506FFD">
        <w:t>4</w:t>
      </w:r>
      <w:r w:rsidR="00151756">
        <w:t>.2</w:t>
      </w:r>
      <w:r w:rsidR="004C3999" w:rsidRPr="00DD05B7">
        <w:t xml:space="preserve"> p</w:t>
      </w:r>
      <w:r w:rsidR="00151756">
        <w:t>ap</w:t>
      </w:r>
      <w:r w:rsidR="004C3999">
        <w:t>unk</w:t>
      </w:r>
      <w:r w:rsidR="00D55D52">
        <w:t>čius</w:t>
      </w:r>
      <w:r w:rsidR="00DB4D1B" w:rsidRPr="00DB4D1B">
        <w:t xml:space="preserve"> </w:t>
      </w:r>
      <w:r w:rsidR="00DB4D1B">
        <w:t>bei</w:t>
      </w:r>
      <w:r w:rsidR="00DB4D1B" w:rsidRPr="00301B9B">
        <w:t xml:space="preserve"> į </w:t>
      </w:r>
      <w:r w:rsidR="004D0F5C">
        <w:rPr>
          <w:bCs/>
        </w:rPr>
        <w:t xml:space="preserve">Lietuvos gydytojų sąjungos </w:t>
      </w:r>
      <w:r w:rsidR="004D0F5C" w:rsidRPr="00646988">
        <w:t>A</w:t>
      </w:r>
      <w:r w:rsidR="004D0F5C">
        <w:t>nykščių filialo</w:t>
      </w:r>
      <w:r w:rsidR="004D0F5C" w:rsidRPr="00646988">
        <w:t xml:space="preserve"> ligoninės </w:t>
      </w:r>
      <w:r w:rsidR="004D0F5C">
        <w:t>skyriaus</w:t>
      </w:r>
      <w:r w:rsidR="00DB4D1B" w:rsidRPr="00301B9B">
        <w:t xml:space="preserve"> 201</w:t>
      </w:r>
      <w:r w:rsidR="00DB4D1B">
        <w:t>9</w:t>
      </w:r>
      <w:r w:rsidR="00DB4D1B" w:rsidRPr="00301B9B">
        <w:t xml:space="preserve"> m. birželio 1</w:t>
      </w:r>
      <w:r w:rsidR="004D0F5C">
        <w:t>7</w:t>
      </w:r>
      <w:r w:rsidR="00DB4D1B" w:rsidRPr="00301B9B">
        <w:t xml:space="preserve"> d. raštą „Dėl atstovo delegavimo“</w:t>
      </w:r>
      <w:r w:rsidR="00DB4D1B">
        <w:t>,</w:t>
      </w:r>
      <w:r w:rsidRPr="00C550AA">
        <w:rPr>
          <w:color w:val="000000"/>
        </w:rPr>
        <w:t xml:space="preserve"> Anykščių rajono savivaldybės taryba</w:t>
      </w:r>
      <w:r>
        <w:rPr>
          <w:spacing w:val="60"/>
        </w:rPr>
        <w:t xml:space="preserve"> n</w:t>
      </w:r>
      <w:r w:rsidRPr="00C550AA">
        <w:rPr>
          <w:spacing w:val="60"/>
        </w:rPr>
        <w:t>usprendži</w:t>
      </w:r>
      <w:r w:rsidRPr="00C550AA">
        <w:t>a</w:t>
      </w:r>
      <w:r w:rsidRPr="00C550AA">
        <w:rPr>
          <w:color w:val="000000"/>
        </w:rPr>
        <w:t>:</w:t>
      </w:r>
    </w:p>
    <w:p w14:paraId="401192C2" w14:textId="7AAA4DBA" w:rsidR="001D5B67" w:rsidRPr="00205AF7" w:rsidRDefault="00C550AA" w:rsidP="001D5B67">
      <w:pPr>
        <w:spacing w:line="360" w:lineRule="auto"/>
        <w:ind w:firstLine="1134"/>
        <w:jc w:val="both"/>
        <w:rPr>
          <w:lang w:val="sv-SE"/>
        </w:rPr>
      </w:pPr>
      <w:r w:rsidRPr="00C550AA">
        <w:t xml:space="preserve"> </w:t>
      </w:r>
      <w:r w:rsidR="001D5B67">
        <w:t>1</w:t>
      </w:r>
      <w:r w:rsidR="001D5B67" w:rsidRPr="00205AF7">
        <w:t xml:space="preserve">. </w:t>
      </w:r>
      <w:r w:rsidR="00032451">
        <w:t>Patvirtin</w:t>
      </w:r>
      <w:r w:rsidR="001D5B67" w:rsidRPr="00205AF7">
        <w:t xml:space="preserve">ti </w:t>
      </w:r>
      <w:r w:rsidR="001D5B67">
        <w:t xml:space="preserve">penkerių metų laikotarpiui </w:t>
      </w:r>
      <w:r w:rsidR="001D5B67" w:rsidRPr="00205AF7">
        <w:t>tokios sudėties viešosios įstaigos Anykščių rajono savivaldybės ligoninės</w:t>
      </w:r>
      <w:r w:rsidR="001D5B67" w:rsidRPr="00205AF7">
        <w:rPr>
          <w:lang w:val="sv-SE"/>
        </w:rPr>
        <w:t xml:space="preserve"> stebėtojų tarybą</w:t>
      </w:r>
      <w:r w:rsidR="001D5B67">
        <w:rPr>
          <w:lang w:val="sv-SE"/>
        </w:rPr>
        <w:t xml:space="preserve"> </w:t>
      </w:r>
      <w:r w:rsidR="001D5B67" w:rsidRPr="00205AF7">
        <w:rPr>
          <w:lang w:val="sv-SE"/>
        </w:rPr>
        <w:t>:</w:t>
      </w:r>
    </w:p>
    <w:p w14:paraId="7D37F20B" w14:textId="7FB23B8F" w:rsidR="001D5B67" w:rsidRPr="0065646F" w:rsidRDefault="001D5B67" w:rsidP="001D5B67">
      <w:pPr>
        <w:spacing w:line="360" w:lineRule="auto"/>
        <w:ind w:firstLine="1134"/>
        <w:jc w:val="both"/>
      </w:pPr>
      <w:r>
        <w:t>1</w:t>
      </w:r>
      <w:r w:rsidRPr="00205AF7">
        <w:t xml:space="preserve">.1. </w:t>
      </w:r>
      <w:r w:rsidR="00BC56BF">
        <w:t>Juozas Juknius</w:t>
      </w:r>
      <w:r w:rsidR="00CD1C48">
        <w:t>, S</w:t>
      </w:r>
      <w:r w:rsidR="00CD1C48" w:rsidRPr="00205AF7">
        <w:t>avivaldybės</w:t>
      </w:r>
      <w:r w:rsidR="00CD1C48" w:rsidRPr="00646988">
        <w:t xml:space="preserve"> tarybos nar</w:t>
      </w:r>
      <w:r w:rsidR="00CD1C48">
        <w:t>ys</w:t>
      </w:r>
      <w:r w:rsidR="00CD1C48" w:rsidRPr="003D06F7">
        <w:t>, steigėjo atstovas</w:t>
      </w:r>
      <w:r w:rsidR="00CD1C48">
        <w:t xml:space="preserve"> (jam sutikus);</w:t>
      </w:r>
      <w:r w:rsidR="00CD1C48" w:rsidRPr="00205AF7">
        <w:t xml:space="preserve"> </w:t>
      </w:r>
    </w:p>
    <w:p w14:paraId="664D7A78" w14:textId="7FEBB94D" w:rsidR="001D5B67" w:rsidRPr="00646988" w:rsidRDefault="001D5B67" w:rsidP="001D5B67">
      <w:pPr>
        <w:spacing w:line="360" w:lineRule="auto"/>
        <w:ind w:firstLine="1134"/>
        <w:jc w:val="both"/>
      </w:pPr>
      <w:r>
        <w:t>1</w:t>
      </w:r>
      <w:r w:rsidRPr="00205AF7">
        <w:t xml:space="preserve">.2. </w:t>
      </w:r>
      <w:r>
        <w:t xml:space="preserve">Rolandas </w:t>
      </w:r>
      <w:proofErr w:type="spellStart"/>
      <w:r>
        <w:t>Jurkėnas</w:t>
      </w:r>
      <w:proofErr w:type="spellEnd"/>
      <w:r w:rsidRPr="00646988">
        <w:t>, gydytoj</w:t>
      </w:r>
      <w:r w:rsidR="00CD1C48">
        <w:t>as chirurgas</w:t>
      </w:r>
      <w:r w:rsidRPr="00646988">
        <w:t xml:space="preserve">, </w:t>
      </w:r>
      <w:r w:rsidR="00A32419">
        <w:rPr>
          <w:bCs/>
        </w:rPr>
        <w:t xml:space="preserve">Lietuvos gydytojų sąjungos </w:t>
      </w:r>
      <w:r w:rsidR="00A32419" w:rsidRPr="00646988">
        <w:t>A</w:t>
      </w:r>
      <w:r w:rsidR="00A32419">
        <w:t>nykščių filialo</w:t>
      </w:r>
      <w:r w:rsidR="00A32419" w:rsidRPr="00646988">
        <w:t xml:space="preserve"> ligoninės </w:t>
      </w:r>
      <w:r w:rsidR="00A32419">
        <w:t>skyriaus</w:t>
      </w:r>
      <w:r w:rsidRPr="00646988">
        <w:t xml:space="preserve"> atstov</w:t>
      </w:r>
      <w:r>
        <w:t>as (deleguota</w:t>
      </w:r>
      <w:r w:rsidR="00CD1C48">
        <w:t>s</w:t>
      </w:r>
      <w:r>
        <w:t>)</w:t>
      </w:r>
      <w:r w:rsidRPr="00646988">
        <w:t>;</w:t>
      </w:r>
    </w:p>
    <w:p w14:paraId="41770050" w14:textId="319EF31D" w:rsidR="00CD1C48" w:rsidRPr="0065646F" w:rsidRDefault="001D5B67" w:rsidP="00CD1C48">
      <w:pPr>
        <w:spacing w:line="360" w:lineRule="auto"/>
        <w:ind w:firstLine="1134"/>
        <w:jc w:val="both"/>
      </w:pPr>
      <w:r>
        <w:t>1</w:t>
      </w:r>
      <w:r w:rsidRPr="00205AF7">
        <w:t xml:space="preserve">.3. </w:t>
      </w:r>
      <w:r w:rsidR="00CD1C48">
        <w:t>Dalia Kazlauskienė, S</w:t>
      </w:r>
      <w:r w:rsidR="00CD1C48" w:rsidRPr="00205AF7">
        <w:t>avivaldybės</w:t>
      </w:r>
      <w:r w:rsidR="00CD1C48" w:rsidRPr="00646988">
        <w:t xml:space="preserve"> tarybos narė</w:t>
      </w:r>
      <w:r w:rsidR="00CD1C48">
        <w:t xml:space="preserve"> (jai sutikus)</w:t>
      </w:r>
      <w:r w:rsidR="00CD1C48" w:rsidRPr="00646988">
        <w:t>;</w:t>
      </w:r>
    </w:p>
    <w:p w14:paraId="157C5780" w14:textId="59364054" w:rsidR="001D5B67" w:rsidRPr="00D802DF" w:rsidRDefault="001D5B67" w:rsidP="001D5B67">
      <w:pPr>
        <w:spacing w:line="360" w:lineRule="auto"/>
        <w:ind w:firstLine="1134"/>
        <w:jc w:val="both"/>
        <w:rPr>
          <w:lang w:val="pt-BR"/>
        </w:rPr>
      </w:pPr>
      <w:r>
        <w:t>1.4. Lukas Pakeltis</w:t>
      </w:r>
      <w:r w:rsidRPr="00205AF7">
        <w:rPr>
          <w:lang w:val="pt-BR"/>
        </w:rPr>
        <w:t>,</w:t>
      </w:r>
      <w:r>
        <w:t xml:space="preserve"> S</w:t>
      </w:r>
      <w:r w:rsidRPr="00205AF7">
        <w:t>avivaldybės</w:t>
      </w:r>
      <w:r w:rsidRPr="00646988">
        <w:t xml:space="preserve"> tarybos nar</w:t>
      </w:r>
      <w:r>
        <w:t>ys</w:t>
      </w:r>
      <w:r w:rsidRPr="00205AF7">
        <w:rPr>
          <w:lang w:val="pt-BR"/>
        </w:rPr>
        <w:t>, steigėjo atstovas</w:t>
      </w:r>
      <w:r w:rsidR="00CD1C48">
        <w:rPr>
          <w:lang w:val="pt-BR"/>
        </w:rPr>
        <w:t xml:space="preserve"> </w:t>
      </w:r>
      <w:r w:rsidR="00CD1C48">
        <w:t>(jam sutikus)</w:t>
      </w:r>
      <w:r w:rsidRPr="00205AF7">
        <w:rPr>
          <w:lang w:val="pt-BR"/>
        </w:rPr>
        <w:t>;</w:t>
      </w:r>
    </w:p>
    <w:p w14:paraId="5E3573AF" w14:textId="3EF5CA89" w:rsidR="001D5B67" w:rsidRDefault="001D5B67" w:rsidP="00CD1C48">
      <w:pPr>
        <w:spacing w:line="360" w:lineRule="auto"/>
        <w:ind w:firstLine="1134"/>
        <w:jc w:val="both"/>
      </w:pPr>
      <w:r>
        <w:t>1.5.</w:t>
      </w:r>
      <w:r w:rsidR="00CD1C48" w:rsidRPr="00CD1C48">
        <w:t xml:space="preserve"> </w:t>
      </w:r>
      <w:r w:rsidR="00CD1C48">
        <w:t>Juozas Ratautas</w:t>
      </w:r>
      <w:r w:rsidR="00CD1C48" w:rsidRPr="00646988">
        <w:t>,</w:t>
      </w:r>
      <w:r w:rsidR="00CD1C48">
        <w:t xml:space="preserve"> visuomenės atstovas (jam sutikus).</w:t>
      </w:r>
      <w:r>
        <w:t xml:space="preserve"> </w:t>
      </w:r>
    </w:p>
    <w:p w14:paraId="027B5930" w14:textId="4ED1560A" w:rsidR="00D2376D" w:rsidRDefault="001D5B67" w:rsidP="00CD1C48">
      <w:pPr>
        <w:tabs>
          <w:tab w:val="left" w:pos="720"/>
        </w:tabs>
        <w:spacing w:line="360" w:lineRule="auto"/>
        <w:ind w:firstLine="1134"/>
        <w:jc w:val="both"/>
      </w:pPr>
      <w:r>
        <w:t>2</w:t>
      </w:r>
      <w:r w:rsidRPr="00646988">
        <w:t xml:space="preserve">. </w:t>
      </w:r>
      <w:r w:rsidR="00CD1C48" w:rsidRPr="00E00604">
        <w:rPr>
          <w:color w:val="000000"/>
        </w:rPr>
        <w:t>Pripažinti netekusiais galios</w:t>
      </w:r>
      <w:r w:rsidR="00C550AA" w:rsidRPr="00C550AA">
        <w:t xml:space="preserve"> </w:t>
      </w:r>
      <w:r w:rsidR="00C550AA" w:rsidRPr="00C550AA">
        <w:rPr>
          <w:lang w:eastAsia="en-US"/>
        </w:rPr>
        <w:t>Anykščių rajono savivaldybės tarybos 2015 m. liepos 23 d. sprendim</w:t>
      </w:r>
      <w:r w:rsidR="00CD1C48">
        <w:rPr>
          <w:lang w:eastAsia="en-US"/>
        </w:rPr>
        <w:t>ą</w:t>
      </w:r>
      <w:r w:rsidR="00C550AA" w:rsidRPr="00C550AA">
        <w:rPr>
          <w:lang w:eastAsia="en-US"/>
        </w:rPr>
        <w:t xml:space="preserve"> </w:t>
      </w:r>
      <w:bookmarkStart w:id="2" w:name="n_2"/>
      <w:r w:rsidR="00C550AA" w:rsidRPr="00C550AA">
        <w:rPr>
          <w:lang w:eastAsia="en-US"/>
        </w:rPr>
        <w:t>Nr. 1-TS-227</w:t>
      </w:r>
      <w:bookmarkEnd w:id="2"/>
      <w:r w:rsidR="00C550AA" w:rsidRPr="00C550AA">
        <w:rPr>
          <w:lang w:eastAsia="en-US"/>
        </w:rPr>
        <w:t xml:space="preserve"> „</w:t>
      </w:r>
      <w:r w:rsidR="00C550AA" w:rsidRPr="00C550AA">
        <w:t>Dėl viešosios įstaigos Anykščių rajono savivaldybės ligoninės stebėtojų tarybos sudarymo</w:t>
      </w:r>
      <w:r w:rsidR="00C550AA" w:rsidRPr="00C550AA">
        <w:rPr>
          <w:lang w:eastAsia="en-US"/>
        </w:rPr>
        <w:t>“</w:t>
      </w:r>
      <w:r w:rsidR="00CD1C48">
        <w:rPr>
          <w:lang w:eastAsia="en-US"/>
        </w:rPr>
        <w:t>.</w:t>
      </w:r>
      <w:r w:rsidR="00D2376D">
        <w:rPr>
          <w:lang w:eastAsia="en-US"/>
        </w:rPr>
        <w:t xml:space="preserve">          </w:t>
      </w:r>
    </w:p>
    <w:p w14:paraId="03D99F97" w14:textId="77777777" w:rsidR="00CD1C48" w:rsidRDefault="00C550AA" w:rsidP="00791B81">
      <w:pPr>
        <w:spacing w:line="360" w:lineRule="auto"/>
        <w:ind w:firstLine="1134"/>
        <w:jc w:val="both"/>
      </w:pPr>
      <w:r w:rsidRPr="00C550AA">
        <w:t xml:space="preserve">Šis sprendimas gali būti skundžiamas Lietuvos Respublikos administracinių bylų teisenos </w:t>
      </w:r>
    </w:p>
    <w:p w14:paraId="0959CA84" w14:textId="77777777" w:rsidR="00CD1C48" w:rsidRDefault="00CD1C48" w:rsidP="00791B81">
      <w:pPr>
        <w:spacing w:line="360" w:lineRule="auto"/>
        <w:ind w:firstLine="1134"/>
        <w:jc w:val="both"/>
      </w:pPr>
    </w:p>
    <w:p w14:paraId="20FE48ED" w14:textId="77777777" w:rsidR="00CD1C48" w:rsidRDefault="00CD1C48" w:rsidP="00791B81">
      <w:pPr>
        <w:spacing w:line="360" w:lineRule="auto"/>
        <w:ind w:firstLine="1134"/>
        <w:jc w:val="both"/>
      </w:pPr>
    </w:p>
    <w:p w14:paraId="0214B43F" w14:textId="77777777" w:rsidR="00CD1C48" w:rsidRDefault="00CD1C48" w:rsidP="00791B81">
      <w:pPr>
        <w:spacing w:line="360" w:lineRule="auto"/>
        <w:ind w:firstLine="1134"/>
        <w:jc w:val="both"/>
      </w:pPr>
    </w:p>
    <w:p w14:paraId="74ECD032" w14:textId="77777777" w:rsidR="000A7305" w:rsidRDefault="000A7305" w:rsidP="00791B81">
      <w:pPr>
        <w:spacing w:line="360" w:lineRule="auto"/>
        <w:ind w:firstLine="1134"/>
        <w:jc w:val="both"/>
      </w:pPr>
    </w:p>
    <w:p w14:paraId="1EC25776" w14:textId="27C613A8" w:rsidR="00C550AA" w:rsidRPr="00C550AA" w:rsidRDefault="00C550AA" w:rsidP="00791B81">
      <w:pPr>
        <w:spacing w:line="360" w:lineRule="auto"/>
        <w:ind w:firstLine="1134"/>
        <w:jc w:val="both"/>
        <w:rPr>
          <w:caps/>
        </w:rPr>
      </w:pPr>
      <w:r w:rsidRPr="00C550AA">
        <w:lastRenderedPageBreak/>
        <w:t xml:space="preserve">įstatymo nustatyta tvarka. </w:t>
      </w:r>
    </w:p>
    <w:p w14:paraId="20A20D61" w14:textId="77777777" w:rsidR="004F781C" w:rsidRPr="003A6424" w:rsidRDefault="004F781C" w:rsidP="00791B81">
      <w:pPr>
        <w:overflowPunct w:val="0"/>
        <w:autoSpaceDE w:val="0"/>
        <w:autoSpaceDN w:val="0"/>
        <w:adjustRightInd w:val="0"/>
        <w:spacing w:line="360" w:lineRule="auto"/>
        <w:ind w:right="-850" w:firstLine="1134"/>
        <w:jc w:val="both"/>
        <w:rPr>
          <w:szCs w:val="20"/>
          <w:lang w:eastAsia="en-US"/>
        </w:rPr>
      </w:pPr>
      <w:r w:rsidRPr="004F6060">
        <w:rPr>
          <w:szCs w:val="20"/>
          <w:lang w:eastAsia="en-US"/>
        </w:rPr>
        <w:t xml:space="preserve">     </w:t>
      </w:r>
    </w:p>
    <w:p w14:paraId="72136FEC" w14:textId="77777777" w:rsidR="00CD1C48" w:rsidRDefault="00CD1C48" w:rsidP="003A6424">
      <w:pPr>
        <w:spacing w:line="360" w:lineRule="auto"/>
        <w:rPr>
          <w:lang w:eastAsia="en-US"/>
        </w:rPr>
      </w:pPr>
    </w:p>
    <w:p w14:paraId="648C3B85" w14:textId="77777777" w:rsidR="00CD1C48" w:rsidRDefault="00CD1C48" w:rsidP="003A6424">
      <w:pPr>
        <w:spacing w:line="360" w:lineRule="auto"/>
        <w:rPr>
          <w:lang w:eastAsia="en-US"/>
        </w:rPr>
      </w:pPr>
    </w:p>
    <w:p w14:paraId="03E80EF8" w14:textId="6EB9AF70" w:rsidR="004F6060" w:rsidRPr="004F6060" w:rsidRDefault="003A6424" w:rsidP="003A6424">
      <w:pPr>
        <w:spacing w:line="360" w:lineRule="auto"/>
        <w:rPr>
          <w:lang w:eastAsia="en-US"/>
        </w:rPr>
      </w:pPr>
      <w:r>
        <w:rPr>
          <w:lang w:eastAsia="en-US"/>
        </w:rPr>
        <w:t xml:space="preserve">Meras                                                                                                                       </w:t>
      </w:r>
      <w:r w:rsidR="00C550AA" w:rsidRPr="004F6060">
        <w:rPr>
          <w:lang w:eastAsia="en-US"/>
        </w:rPr>
        <w:t>Sigutis Obelevičius</w:t>
      </w:r>
    </w:p>
    <w:p w14:paraId="7892F391" w14:textId="72D44371" w:rsidR="004F781C" w:rsidRDefault="004F781C" w:rsidP="00B43664">
      <w:pPr>
        <w:spacing w:line="360" w:lineRule="auto"/>
        <w:rPr>
          <w:lang w:eastAsia="en-US"/>
        </w:rPr>
      </w:pPr>
    </w:p>
    <w:p w14:paraId="542C35FE" w14:textId="3F203980" w:rsidR="00CD1C48" w:rsidRDefault="00CD1C48" w:rsidP="00B43664">
      <w:pPr>
        <w:spacing w:line="360" w:lineRule="auto"/>
        <w:rPr>
          <w:lang w:eastAsia="en-US"/>
        </w:rPr>
      </w:pPr>
    </w:p>
    <w:p w14:paraId="524AB060" w14:textId="165D3AA7" w:rsidR="00CD1C48" w:rsidRDefault="00CD1C48" w:rsidP="00B43664">
      <w:pPr>
        <w:spacing w:line="360" w:lineRule="auto"/>
        <w:rPr>
          <w:lang w:eastAsia="en-US"/>
        </w:rPr>
      </w:pPr>
    </w:p>
    <w:p w14:paraId="653558E3" w14:textId="4A9FEBBC" w:rsidR="00CD1C48" w:rsidRDefault="00CD1C48" w:rsidP="00B43664">
      <w:pPr>
        <w:spacing w:line="360" w:lineRule="auto"/>
        <w:rPr>
          <w:lang w:eastAsia="en-US"/>
        </w:rPr>
      </w:pPr>
    </w:p>
    <w:p w14:paraId="74235B05" w14:textId="0B67B2D9" w:rsidR="00CD1C48" w:rsidRDefault="00CD1C48" w:rsidP="00B43664">
      <w:pPr>
        <w:spacing w:line="360" w:lineRule="auto"/>
        <w:rPr>
          <w:lang w:eastAsia="en-US"/>
        </w:rPr>
      </w:pPr>
    </w:p>
    <w:p w14:paraId="2444F531" w14:textId="047F21C9" w:rsidR="00CD1C48" w:rsidRDefault="00CD1C48" w:rsidP="00B43664">
      <w:pPr>
        <w:spacing w:line="360" w:lineRule="auto"/>
        <w:rPr>
          <w:lang w:eastAsia="en-US"/>
        </w:rPr>
      </w:pPr>
    </w:p>
    <w:p w14:paraId="1C3FCC5A" w14:textId="568F523D" w:rsidR="00CD1C48" w:rsidRDefault="00CD1C48" w:rsidP="00B43664">
      <w:pPr>
        <w:spacing w:line="360" w:lineRule="auto"/>
        <w:rPr>
          <w:lang w:eastAsia="en-US"/>
        </w:rPr>
      </w:pPr>
    </w:p>
    <w:p w14:paraId="5352DB2E" w14:textId="2CAF5891" w:rsidR="00CD1C48" w:rsidRDefault="00CD1C48" w:rsidP="00B43664">
      <w:pPr>
        <w:spacing w:line="360" w:lineRule="auto"/>
        <w:rPr>
          <w:lang w:eastAsia="en-US"/>
        </w:rPr>
      </w:pPr>
    </w:p>
    <w:p w14:paraId="5DE578E2" w14:textId="475B5782" w:rsidR="00CD1C48" w:rsidRDefault="00CD1C48" w:rsidP="00B43664">
      <w:pPr>
        <w:spacing w:line="360" w:lineRule="auto"/>
        <w:rPr>
          <w:lang w:eastAsia="en-US"/>
        </w:rPr>
      </w:pPr>
    </w:p>
    <w:p w14:paraId="1638F52A" w14:textId="2222050E" w:rsidR="00CD1C48" w:rsidRDefault="00CD1C48" w:rsidP="00B43664">
      <w:pPr>
        <w:spacing w:line="360" w:lineRule="auto"/>
        <w:rPr>
          <w:lang w:eastAsia="en-US"/>
        </w:rPr>
      </w:pPr>
    </w:p>
    <w:p w14:paraId="0E28B7CA" w14:textId="4B1F81B8" w:rsidR="00CD1C48" w:rsidRDefault="00CD1C48" w:rsidP="00B43664">
      <w:pPr>
        <w:spacing w:line="360" w:lineRule="auto"/>
        <w:rPr>
          <w:lang w:eastAsia="en-US"/>
        </w:rPr>
      </w:pPr>
    </w:p>
    <w:p w14:paraId="12C058AC" w14:textId="78167661" w:rsidR="00CD1C48" w:rsidRDefault="00CD1C48" w:rsidP="00B43664">
      <w:pPr>
        <w:spacing w:line="360" w:lineRule="auto"/>
        <w:rPr>
          <w:lang w:eastAsia="en-US"/>
        </w:rPr>
      </w:pPr>
    </w:p>
    <w:p w14:paraId="10C85469" w14:textId="705B0CA5" w:rsidR="00CD1C48" w:rsidRDefault="00CD1C48" w:rsidP="00B43664">
      <w:pPr>
        <w:spacing w:line="360" w:lineRule="auto"/>
        <w:rPr>
          <w:lang w:eastAsia="en-US"/>
        </w:rPr>
      </w:pPr>
    </w:p>
    <w:p w14:paraId="7001013C" w14:textId="71995F31" w:rsidR="00CD1C48" w:rsidRDefault="00CD1C48" w:rsidP="00B43664">
      <w:pPr>
        <w:spacing w:line="360" w:lineRule="auto"/>
        <w:rPr>
          <w:lang w:eastAsia="en-US"/>
        </w:rPr>
      </w:pPr>
    </w:p>
    <w:p w14:paraId="23E5D982" w14:textId="43D609B2" w:rsidR="00CD1C48" w:rsidRDefault="00CD1C48" w:rsidP="00B43664">
      <w:pPr>
        <w:spacing w:line="360" w:lineRule="auto"/>
        <w:rPr>
          <w:lang w:eastAsia="en-US"/>
        </w:rPr>
      </w:pPr>
    </w:p>
    <w:p w14:paraId="053ED7B8" w14:textId="56E67074" w:rsidR="00CD1C48" w:rsidRDefault="00CD1C48" w:rsidP="00B43664">
      <w:pPr>
        <w:spacing w:line="360" w:lineRule="auto"/>
        <w:rPr>
          <w:lang w:eastAsia="en-US"/>
        </w:rPr>
      </w:pPr>
    </w:p>
    <w:p w14:paraId="6174FE56" w14:textId="604E0E2B" w:rsidR="00CD1C48" w:rsidRDefault="00CD1C48" w:rsidP="00B43664">
      <w:pPr>
        <w:spacing w:line="360" w:lineRule="auto"/>
        <w:rPr>
          <w:lang w:eastAsia="en-US"/>
        </w:rPr>
      </w:pPr>
    </w:p>
    <w:p w14:paraId="2D827B29" w14:textId="01BBB12F" w:rsidR="00CD1C48" w:rsidRDefault="00CD1C48" w:rsidP="00B43664">
      <w:pPr>
        <w:spacing w:line="360" w:lineRule="auto"/>
        <w:rPr>
          <w:lang w:eastAsia="en-US"/>
        </w:rPr>
      </w:pPr>
    </w:p>
    <w:p w14:paraId="18891106" w14:textId="5D5EC874" w:rsidR="00CD1C48" w:rsidRDefault="00CD1C48" w:rsidP="00B43664">
      <w:pPr>
        <w:spacing w:line="360" w:lineRule="auto"/>
        <w:rPr>
          <w:lang w:eastAsia="en-US"/>
        </w:rPr>
      </w:pPr>
    </w:p>
    <w:p w14:paraId="183D009B" w14:textId="774CF473" w:rsidR="00CD1C48" w:rsidRDefault="00CD1C48" w:rsidP="00B43664">
      <w:pPr>
        <w:spacing w:line="360" w:lineRule="auto"/>
        <w:rPr>
          <w:lang w:eastAsia="en-US"/>
        </w:rPr>
      </w:pPr>
    </w:p>
    <w:p w14:paraId="24B106B5" w14:textId="365B09C6" w:rsidR="00CD1C48" w:rsidRDefault="00CD1C48" w:rsidP="00B43664">
      <w:pPr>
        <w:spacing w:line="360" w:lineRule="auto"/>
        <w:rPr>
          <w:lang w:eastAsia="en-US"/>
        </w:rPr>
      </w:pPr>
    </w:p>
    <w:p w14:paraId="5D92B75C" w14:textId="77777777" w:rsidR="00CD1C48" w:rsidRPr="004F6060" w:rsidRDefault="00CD1C48" w:rsidP="00B43664">
      <w:pPr>
        <w:spacing w:line="360" w:lineRule="auto"/>
        <w:rPr>
          <w:lang w:eastAsia="en-US"/>
        </w:rPr>
      </w:pPr>
    </w:p>
    <w:tbl>
      <w:tblPr>
        <w:tblW w:w="0" w:type="auto"/>
        <w:tblLook w:val="01E0" w:firstRow="1" w:lastRow="1" w:firstColumn="1" w:lastColumn="1" w:noHBand="0" w:noVBand="0"/>
      </w:tblPr>
      <w:tblGrid>
        <w:gridCol w:w="3280"/>
        <w:gridCol w:w="3390"/>
        <w:gridCol w:w="2968"/>
      </w:tblGrid>
      <w:tr w:rsidR="004F6060" w:rsidRPr="004F6060" w14:paraId="0B634CD1" w14:textId="77777777" w:rsidTr="00633BAD">
        <w:trPr>
          <w:trHeight w:val="822"/>
        </w:trPr>
        <w:tc>
          <w:tcPr>
            <w:tcW w:w="3467" w:type="dxa"/>
          </w:tcPr>
          <w:p w14:paraId="3896F9B6" w14:textId="77777777" w:rsidR="004F781C" w:rsidRPr="004F6060" w:rsidRDefault="00C550AA" w:rsidP="004F6060">
            <w:pPr>
              <w:tabs>
                <w:tab w:val="left" w:pos="851"/>
              </w:tabs>
              <w:rPr>
                <w:lang w:eastAsia="en-US"/>
              </w:rPr>
            </w:pPr>
            <w:r>
              <w:rPr>
                <w:lang w:eastAsia="en-US"/>
              </w:rPr>
              <w:t xml:space="preserve">Ligita </w:t>
            </w:r>
            <w:proofErr w:type="spellStart"/>
            <w:r>
              <w:rPr>
                <w:lang w:eastAsia="en-US"/>
              </w:rPr>
              <w:t>Kuliešaitė</w:t>
            </w:r>
            <w:proofErr w:type="spellEnd"/>
          </w:p>
          <w:p w14:paraId="12F694A9" w14:textId="77777777" w:rsidR="004F781C" w:rsidRPr="004F6060" w:rsidRDefault="004F781C" w:rsidP="004F6060">
            <w:pPr>
              <w:tabs>
                <w:tab w:val="left" w:pos="851"/>
              </w:tabs>
              <w:rPr>
                <w:lang w:eastAsia="en-US"/>
              </w:rPr>
            </w:pPr>
            <w:r w:rsidRPr="004F6060">
              <w:rPr>
                <w:lang w:eastAsia="en-US"/>
              </w:rPr>
              <w:t>2019-0</w:t>
            </w:r>
            <w:r w:rsidR="00C550AA">
              <w:rPr>
                <w:lang w:eastAsia="en-US"/>
              </w:rPr>
              <w:t>6</w:t>
            </w:r>
            <w:r w:rsidRPr="004F6060">
              <w:rPr>
                <w:lang w:eastAsia="en-US"/>
              </w:rPr>
              <w:t>-</w:t>
            </w:r>
          </w:p>
        </w:tc>
        <w:tc>
          <w:tcPr>
            <w:tcW w:w="3590" w:type="dxa"/>
          </w:tcPr>
          <w:p w14:paraId="18B1CD32" w14:textId="77777777" w:rsidR="004F781C" w:rsidRPr="004F6060" w:rsidRDefault="004F781C" w:rsidP="004F6060">
            <w:pPr>
              <w:tabs>
                <w:tab w:val="left" w:pos="851"/>
              </w:tabs>
              <w:rPr>
                <w:lang w:eastAsia="en-US"/>
              </w:rPr>
            </w:pPr>
            <w:r w:rsidRPr="004F6060">
              <w:rPr>
                <w:lang w:eastAsia="en-US"/>
              </w:rPr>
              <w:t xml:space="preserve">Sigita Mačytė-Šulskienė                  </w:t>
            </w:r>
          </w:p>
          <w:p w14:paraId="7819BAAC" w14:textId="77777777" w:rsidR="004F781C" w:rsidRPr="004F6060" w:rsidRDefault="004F781C" w:rsidP="004F6060">
            <w:pPr>
              <w:tabs>
                <w:tab w:val="left" w:pos="851"/>
              </w:tabs>
              <w:rPr>
                <w:lang w:eastAsia="en-US"/>
              </w:rPr>
            </w:pPr>
            <w:r w:rsidRPr="004F6060">
              <w:rPr>
                <w:lang w:eastAsia="en-US"/>
              </w:rPr>
              <w:t>2019-0</w:t>
            </w:r>
            <w:r w:rsidR="00C550AA">
              <w:rPr>
                <w:lang w:eastAsia="en-US"/>
              </w:rPr>
              <w:t>6</w:t>
            </w:r>
            <w:r w:rsidRPr="004F6060">
              <w:rPr>
                <w:lang w:eastAsia="en-US"/>
              </w:rPr>
              <w:t>-</w:t>
            </w:r>
          </w:p>
          <w:p w14:paraId="0E1B4B94" w14:textId="77777777" w:rsidR="004F781C" w:rsidRPr="004F6060" w:rsidRDefault="004F781C" w:rsidP="004F6060">
            <w:pPr>
              <w:tabs>
                <w:tab w:val="left" w:pos="851"/>
              </w:tabs>
              <w:ind w:firstLine="851"/>
              <w:jc w:val="center"/>
              <w:rPr>
                <w:lang w:eastAsia="en-US"/>
              </w:rPr>
            </w:pPr>
          </w:p>
        </w:tc>
        <w:tc>
          <w:tcPr>
            <w:tcW w:w="3081" w:type="dxa"/>
          </w:tcPr>
          <w:p w14:paraId="482F203E" w14:textId="77777777" w:rsidR="004F6060" w:rsidRPr="004F6060" w:rsidRDefault="004F781C" w:rsidP="004F6060">
            <w:pPr>
              <w:tabs>
                <w:tab w:val="left" w:pos="851"/>
              </w:tabs>
              <w:rPr>
                <w:lang w:eastAsia="en-US"/>
              </w:rPr>
            </w:pPr>
            <w:r w:rsidRPr="004F6060">
              <w:rPr>
                <w:lang w:eastAsia="en-US"/>
              </w:rPr>
              <w:t xml:space="preserve">  </w:t>
            </w:r>
            <w:r w:rsidR="00C550AA">
              <w:rPr>
                <w:lang w:eastAsia="en-US"/>
              </w:rPr>
              <w:t>Ieva Katinienė</w:t>
            </w:r>
          </w:p>
          <w:p w14:paraId="52F4BC32" w14:textId="77777777" w:rsidR="004F6060" w:rsidRPr="004F6060" w:rsidRDefault="004F6060" w:rsidP="004F6060">
            <w:pPr>
              <w:tabs>
                <w:tab w:val="left" w:pos="851"/>
              </w:tabs>
              <w:rPr>
                <w:lang w:eastAsia="en-US"/>
              </w:rPr>
            </w:pPr>
            <w:r w:rsidRPr="004F6060">
              <w:rPr>
                <w:lang w:eastAsia="en-US"/>
              </w:rPr>
              <w:t xml:space="preserve">  2019-0</w:t>
            </w:r>
            <w:r w:rsidR="00C550AA">
              <w:rPr>
                <w:lang w:eastAsia="en-US"/>
              </w:rPr>
              <w:t>6</w:t>
            </w:r>
            <w:r w:rsidRPr="004F6060">
              <w:rPr>
                <w:lang w:eastAsia="en-US"/>
              </w:rPr>
              <w:t>-</w:t>
            </w:r>
            <w:r w:rsidR="004F781C" w:rsidRPr="004F6060">
              <w:rPr>
                <w:lang w:eastAsia="en-US"/>
              </w:rPr>
              <w:t xml:space="preserve">  </w:t>
            </w:r>
          </w:p>
          <w:p w14:paraId="11E4A38F" w14:textId="77777777" w:rsidR="004F781C" w:rsidRPr="004F6060" w:rsidRDefault="004F781C" w:rsidP="004F6060">
            <w:pPr>
              <w:tabs>
                <w:tab w:val="left" w:pos="851"/>
              </w:tabs>
              <w:rPr>
                <w:lang w:eastAsia="en-US"/>
              </w:rPr>
            </w:pPr>
          </w:p>
        </w:tc>
      </w:tr>
      <w:tr w:rsidR="004F6060" w:rsidRPr="004F6060" w14:paraId="3C4EED3F" w14:textId="77777777" w:rsidTr="00633BAD">
        <w:trPr>
          <w:trHeight w:val="545"/>
        </w:trPr>
        <w:tc>
          <w:tcPr>
            <w:tcW w:w="3467" w:type="dxa"/>
          </w:tcPr>
          <w:p w14:paraId="7B869350" w14:textId="77777777" w:rsidR="004F781C" w:rsidRPr="004F6060" w:rsidRDefault="004F781C" w:rsidP="004F6060">
            <w:pPr>
              <w:tabs>
                <w:tab w:val="left" w:pos="851"/>
              </w:tabs>
              <w:rPr>
                <w:lang w:eastAsia="en-US"/>
              </w:rPr>
            </w:pPr>
          </w:p>
        </w:tc>
        <w:tc>
          <w:tcPr>
            <w:tcW w:w="3590" w:type="dxa"/>
          </w:tcPr>
          <w:p w14:paraId="74CE5666" w14:textId="77777777" w:rsidR="004F781C" w:rsidRPr="004F6060" w:rsidRDefault="004F781C" w:rsidP="004F6060">
            <w:pPr>
              <w:tabs>
                <w:tab w:val="left" w:pos="851"/>
              </w:tabs>
              <w:rPr>
                <w:lang w:eastAsia="en-US"/>
              </w:rPr>
            </w:pPr>
          </w:p>
        </w:tc>
        <w:tc>
          <w:tcPr>
            <w:tcW w:w="3081" w:type="dxa"/>
          </w:tcPr>
          <w:p w14:paraId="2AD58E74" w14:textId="77777777" w:rsidR="004F781C" w:rsidRPr="004F6060" w:rsidRDefault="004F781C" w:rsidP="004F6060">
            <w:pPr>
              <w:tabs>
                <w:tab w:val="left" w:pos="851"/>
              </w:tabs>
              <w:rPr>
                <w:lang w:eastAsia="en-US"/>
              </w:rPr>
            </w:pPr>
            <w:r w:rsidRPr="004F6060">
              <w:rPr>
                <w:lang w:eastAsia="en-US"/>
              </w:rPr>
              <w:t xml:space="preserve">  Parengė</w:t>
            </w:r>
          </w:p>
          <w:p w14:paraId="5DC6B44E" w14:textId="77777777" w:rsidR="004F781C" w:rsidRPr="004F6060" w:rsidRDefault="004F781C" w:rsidP="004F6060">
            <w:pPr>
              <w:tabs>
                <w:tab w:val="left" w:pos="851"/>
              </w:tabs>
              <w:rPr>
                <w:lang w:eastAsia="en-US"/>
              </w:rPr>
            </w:pPr>
            <w:r w:rsidRPr="004F6060">
              <w:rPr>
                <w:lang w:eastAsia="en-US"/>
              </w:rPr>
              <w:t xml:space="preserve">  Vaiva Daugelavičienė</w:t>
            </w:r>
          </w:p>
          <w:p w14:paraId="2B000F12" w14:textId="77777777" w:rsidR="004F781C" w:rsidRPr="004F6060" w:rsidRDefault="004F781C" w:rsidP="004F6060">
            <w:pPr>
              <w:tabs>
                <w:tab w:val="left" w:pos="851"/>
              </w:tabs>
              <w:rPr>
                <w:lang w:eastAsia="en-US"/>
              </w:rPr>
            </w:pPr>
            <w:r w:rsidRPr="004F6060">
              <w:rPr>
                <w:lang w:eastAsia="en-US"/>
              </w:rPr>
              <w:t xml:space="preserve">  2019-0</w:t>
            </w:r>
            <w:r w:rsidR="00C550AA">
              <w:rPr>
                <w:lang w:eastAsia="en-US"/>
              </w:rPr>
              <w:t>6</w:t>
            </w:r>
            <w:r w:rsidRPr="004F6060">
              <w:rPr>
                <w:lang w:eastAsia="en-US"/>
              </w:rPr>
              <w:t>-</w:t>
            </w:r>
          </w:p>
        </w:tc>
      </w:tr>
      <w:bookmarkEnd w:id="1"/>
    </w:tbl>
    <w:p w14:paraId="3AF05D35" w14:textId="77777777" w:rsidR="004A72E4" w:rsidRDefault="004A72E4" w:rsidP="003A6424">
      <w:pPr>
        <w:tabs>
          <w:tab w:val="left" w:pos="851"/>
        </w:tabs>
        <w:spacing w:line="360" w:lineRule="auto"/>
        <w:rPr>
          <w:b/>
        </w:rPr>
      </w:pPr>
    </w:p>
    <w:p w14:paraId="3234937F" w14:textId="77777777" w:rsidR="004A72E4" w:rsidRDefault="004A72E4" w:rsidP="00363EAC">
      <w:pPr>
        <w:tabs>
          <w:tab w:val="left" w:pos="851"/>
        </w:tabs>
        <w:spacing w:line="360" w:lineRule="auto"/>
        <w:jc w:val="center"/>
        <w:rPr>
          <w:b/>
        </w:rPr>
      </w:pPr>
    </w:p>
    <w:p w14:paraId="0E709BAD" w14:textId="77777777" w:rsidR="004D0F5C" w:rsidRDefault="004D0F5C" w:rsidP="00363EAC">
      <w:pPr>
        <w:tabs>
          <w:tab w:val="left" w:pos="851"/>
        </w:tabs>
        <w:spacing w:line="360" w:lineRule="auto"/>
        <w:jc w:val="center"/>
        <w:rPr>
          <w:b/>
        </w:rPr>
      </w:pPr>
    </w:p>
    <w:p w14:paraId="260B2F6D" w14:textId="6DF94247" w:rsidR="0067441B" w:rsidRPr="004F6060" w:rsidRDefault="0067441B" w:rsidP="00363EAC">
      <w:pPr>
        <w:tabs>
          <w:tab w:val="left" w:pos="851"/>
        </w:tabs>
        <w:spacing w:line="360" w:lineRule="auto"/>
        <w:jc w:val="center"/>
        <w:rPr>
          <w:b/>
        </w:rPr>
      </w:pPr>
      <w:r w:rsidRPr="004F6060">
        <w:rPr>
          <w:b/>
        </w:rPr>
        <w:lastRenderedPageBreak/>
        <w:t>A I Š K I N A M A S I S   R A Š T A S</w:t>
      </w:r>
    </w:p>
    <w:p w14:paraId="16273C98" w14:textId="77777777" w:rsidR="004473F0" w:rsidRPr="004F6060" w:rsidRDefault="004473F0" w:rsidP="00363EAC">
      <w:pPr>
        <w:autoSpaceDE w:val="0"/>
        <w:autoSpaceDN w:val="0"/>
        <w:adjustRightInd w:val="0"/>
        <w:spacing w:line="360" w:lineRule="auto"/>
      </w:pPr>
    </w:p>
    <w:p w14:paraId="7A4C5E72" w14:textId="77777777" w:rsidR="0066531F" w:rsidRPr="004F6060" w:rsidRDefault="00A72AA6" w:rsidP="00363EAC">
      <w:pPr>
        <w:numPr>
          <w:ilvl w:val="0"/>
          <w:numId w:val="2"/>
        </w:numPr>
        <w:spacing w:line="360" w:lineRule="auto"/>
        <w:rPr>
          <w:b/>
        </w:rPr>
      </w:pPr>
      <w:r w:rsidRPr="004F6060">
        <w:rPr>
          <w:b/>
        </w:rPr>
        <w:t>Sprendimo projekto motyvai, tikslai ir uždaviniai</w:t>
      </w:r>
      <w:r w:rsidR="0066531F" w:rsidRPr="004F6060">
        <w:rPr>
          <w:b/>
        </w:rPr>
        <w:t xml:space="preserve"> </w:t>
      </w:r>
    </w:p>
    <w:p w14:paraId="435DCA7D" w14:textId="324F0334" w:rsidR="004C3999" w:rsidRPr="004C3999" w:rsidRDefault="00E540DB" w:rsidP="00E540DB">
      <w:pPr>
        <w:suppressAutoHyphens/>
        <w:snapToGrid w:val="0"/>
        <w:ind w:firstLine="502"/>
        <w:jc w:val="both"/>
        <w:rPr>
          <w:bCs/>
          <w:lang w:eastAsia="ar-SA"/>
        </w:rPr>
      </w:pPr>
      <w:r>
        <w:t xml:space="preserve">   </w:t>
      </w:r>
      <w:r w:rsidR="004C3999">
        <w:t>V</w:t>
      </w:r>
      <w:r w:rsidR="004C3999" w:rsidRPr="00C550AA">
        <w:t>iešosios įstaigos Anykščių rajono savivaldybės ligoninės stebėtojų taryb</w:t>
      </w:r>
      <w:r w:rsidR="004C3999">
        <w:t>a</w:t>
      </w:r>
      <w:r w:rsidR="004C3999" w:rsidRPr="004C3999">
        <w:rPr>
          <w:bCs/>
          <w:lang w:eastAsia="ar-SA"/>
        </w:rPr>
        <w:t xml:space="preserve"> yra kolegialus patariamasis organas, sudaromas 5 metams įstaigos veiklos viešumui užtikrinti. </w:t>
      </w:r>
    </w:p>
    <w:p w14:paraId="002DE785" w14:textId="7B628E47" w:rsidR="004C3999" w:rsidRPr="004C3999" w:rsidRDefault="00E540DB" w:rsidP="00151756">
      <w:pPr>
        <w:suppressAutoHyphens/>
        <w:snapToGrid w:val="0"/>
        <w:jc w:val="both"/>
        <w:rPr>
          <w:bCs/>
          <w:lang w:eastAsia="ar-SA"/>
        </w:rPr>
      </w:pPr>
      <w:r>
        <w:rPr>
          <w:bCs/>
          <w:lang w:eastAsia="ar-SA"/>
        </w:rPr>
        <w:t xml:space="preserve">            </w:t>
      </w:r>
      <w:r w:rsidR="004C3999" w:rsidRPr="004C3999">
        <w:rPr>
          <w:bCs/>
          <w:lang w:eastAsia="ar-SA"/>
        </w:rPr>
        <w:t>Lietuvos Respublikos sveikatos priežiūros įstaigų įstatymo 33 straipsnio 3 dalyje nurodoma:</w:t>
      </w:r>
    </w:p>
    <w:p w14:paraId="2C731116" w14:textId="675D3AF2" w:rsidR="004C3999" w:rsidRPr="004C3999" w:rsidRDefault="004C3999" w:rsidP="00151756">
      <w:pPr>
        <w:suppressAutoHyphens/>
        <w:snapToGrid w:val="0"/>
        <w:jc w:val="both"/>
        <w:rPr>
          <w:bCs/>
          <w:lang w:eastAsia="ar-SA"/>
        </w:rPr>
      </w:pPr>
      <w:r w:rsidRPr="004C3999">
        <w:rPr>
          <w:bCs/>
          <w:lang w:eastAsia="ar-SA"/>
        </w:rPr>
        <w:t>„3. LNSS viešosios įstaigos, išskyrus valstybės aukštųjų mokyklų ar valstybinių mokslo įstaigų ir Sveikatos apsaugos ministerijos įsteigtas įstaigas, stebėtojų taryba sudaroma iš dviejų įstaigos steigėjo (steigėjų) bendru sprendimu paskirtų atstovų; vieno savivaldybės, kurios teritorijoje yra įstaiga, tarybos paskirto tarybos nario; vieno savivaldybės, kurios teritorijoje yra įstaiga, tarybos paskirto visuomenės atstovo ir įstaigos sveikatos priežiūros specialistų profesinių sąjungų paskirto vieno atstovo.“</w:t>
      </w:r>
      <w:r w:rsidRPr="004C3999">
        <w:t xml:space="preserve"> </w:t>
      </w:r>
      <w:r w:rsidRPr="00C550AA">
        <w:t>Anykščių</w:t>
      </w:r>
      <w:r w:rsidRPr="004C3999">
        <w:rPr>
          <w:bCs/>
          <w:lang w:eastAsia="ar-SA"/>
        </w:rPr>
        <w:t xml:space="preserve"> rajono savivaldybės tarybos </w:t>
      </w:r>
      <w:r w:rsidR="00151756" w:rsidRPr="00C550AA">
        <w:rPr>
          <w:lang w:eastAsia="en-US"/>
        </w:rPr>
        <w:t>2015 m. liepos 23 d. sprendim</w:t>
      </w:r>
      <w:r w:rsidR="00151756">
        <w:rPr>
          <w:lang w:eastAsia="en-US"/>
        </w:rPr>
        <w:t>u</w:t>
      </w:r>
      <w:r w:rsidR="00151756" w:rsidRPr="00C550AA">
        <w:rPr>
          <w:lang w:eastAsia="en-US"/>
        </w:rPr>
        <w:t xml:space="preserve"> Nr. 1-TS-227 „</w:t>
      </w:r>
      <w:r w:rsidR="00151756" w:rsidRPr="00C550AA">
        <w:t>Dėl viešosios įstaigos Anykščių rajono savivaldybės ligoninės stebėtojų tarybos sudarymo</w:t>
      </w:r>
      <w:r w:rsidR="00151756" w:rsidRPr="00C550AA">
        <w:rPr>
          <w:lang w:eastAsia="en-US"/>
        </w:rPr>
        <w:t xml:space="preserve">“ </w:t>
      </w:r>
      <w:r w:rsidR="00151756">
        <w:rPr>
          <w:lang w:eastAsia="en-US"/>
        </w:rPr>
        <w:t xml:space="preserve">        </w:t>
      </w:r>
      <w:r w:rsidRPr="004C3999">
        <w:rPr>
          <w:bCs/>
          <w:lang w:eastAsia="ar-SA"/>
        </w:rPr>
        <w:t xml:space="preserve"> buvo sudaryta tokios sudėties stebėtojų taryba:</w:t>
      </w:r>
    </w:p>
    <w:p w14:paraId="16A82300" w14:textId="46DA0F1B" w:rsidR="00151756" w:rsidRPr="0065646F" w:rsidRDefault="00151756" w:rsidP="00151756">
      <w:pPr>
        <w:ind w:firstLine="720"/>
        <w:jc w:val="both"/>
      </w:pPr>
      <w:r w:rsidRPr="00205AF7">
        <w:t xml:space="preserve">1. </w:t>
      </w:r>
      <w:r>
        <w:t>Dalia Kazlauskienė, rajono S</w:t>
      </w:r>
      <w:r w:rsidRPr="00205AF7">
        <w:t>avivaldybės</w:t>
      </w:r>
      <w:r w:rsidRPr="00646988">
        <w:t xml:space="preserve"> tarybos narė</w:t>
      </w:r>
      <w:r>
        <w:t xml:space="preserve"> (jai sutikus)</w:t>
      </w:r>
      <w:r w:rsidRPr="00646988">
        <w:t>;</w:t>
      </w:r>
    </w:p>
    <w:p w14:paraId="4B536EAC" w14:textId="42981E14" w:rsidR="00151756" w:rsidRPr="00646988" w:rsidRDefault="00151756" w:rsidP="00151756">
      <w:pPr>
        <w:ind w:firstLine="720"/>
        <w:jc w:val="both"/>
      </w:pPr>
      <w:r w:rsidRPr="00205AF7">
        <w:t xml:space="preserve">2. </w:t>
      </w:r>
      <w:r>
        <w:t>Asta</w:t>
      </w:r>
      <w:r w:rsidRPr="00646988">
        <w:t xml:space="preserve"> Sereikienė, gydytoja, A</w:t>
      </w:r>
      <w:r>
        <w:t xml:space="preserve">nykščių rajono </w:t>
      </w:r>
      <w:r w:rsidRPr="00646988">
        <w:t xml:space="preserve">savivaldybės ligoninės </w:t>
      </w:r>
      <w:r>
        <w:t xml:space="preserve">gydytojų </w:t>
      </w:r>
      <w:r w:rsidRPr="00646988">
        <w:t>profesinės sąjungos atstovė</w:t>
      </w:r>
      <w:r>
        <w:t xml:space="preserve"> (deleguota)</w:t>
      </w:r>
      <w:r w:rsidRPr="00646988">
        <w:t>;</w:t>
      </w:r>
    </w:p>
    <w:p w14:paraId="5AC994C0" w14:textId="0EF93DBF" w:rsidR="00151756" w:rsidRPr="0065646F" w:rsidRDefault="00151756" w:rsidP="00151756">
      <w:pPr>
        <w:ind w:firstLine="720"/>
        <w:jc w:val="both"/>
      </w:pPr>
      <w:r w:rsidRPr="00205AF7">
        <w:t xml:space="preserve">3. </w:t>
      </w:r>
      <w:r>
        <w:t>Aldona</w:t>
      </w:r>
      <w:r w:rsidRPr="00646988">
        <w:t xml:space="preserve"> </w:t>
      </w:r>
      <w:proofErr w:type="spellStart"/>
      <w:r w:rsidRPr="00646988">
        <w:t>Šerėnienė</w:t>
      </w:r>
      <w:proofErr w:type="spellEnd"/>
      <w:r w:rsidRPr="00646988">
        <w:t>, Anykščių rajono neįgaliųjų draugijos</w:t>
      </w:r>
      <w:r>
        <w:t xml:space="preserve"> pirmininkė, visuomenės atstovė</w:t>
      </w:r>
      <w:r w:rsidR="00E540DB">
        <w:t xml:space="preserve"> </w:t>
      </w:r>
      <w:r>
        <w:t>(jai sutikus);</w:t>
      </w:r>
    </w:p>
    <w:p w14:paraId="025C628B" w14:textId="78B5FA13" w:rsidR="00151756" w:rsidRPr="00D802DF" w:rsidRDefault="00151756" w:rsidP="00151756">
      <w:pPr>
        <w:ind w:firstLine="720"/>
        <w:jc w:val="both"/>
        <w:rPr>
          <w:lang w:val="pt-BR"/>
        </w:rPr>
      </w:pPr>
      <w:r>
        <w:t xml:space="preserve">4. </w:t>
      </w:r>
      <w:r w:rsidRPr="00205AF7">
        <w:t>Donaldas Vaičiūnas</w:t>
      </w:r>
      <w:r w:rsidRPr="00205AF7">
        <w:rPr>
          <w:lang w:val="pt-BR"/>
        </w:rPr>
        <w:t>,</w:t>
      </w:r>
      <w:r w:rsidRPr="00205AF7">
        <w:rPr>
          <w:color w:val="FF0000"/>
          <w:lang w:val="pt-BR"/>
        </w:rPr>
        <w:t xml:space="preserve"> </w:t>
      </w:r>
      <w:r w:rsidRPr="00205AF7">
        <w:rPr>
          <w:lang w:val="pt-BR"/>
        </w:rPr>
        <w:t>Mero patarėjas, steigėjo atstovas;</w:t>
      </w:r>
    </w:p>
    <w:p w14:paraId="2D3D2B57" w14:textId="6EA491C3" w:rsidR="00151756" w:rsidRDefault="00151756" w:rsidP="00151756">
      <w:pPr>
        <w:ind w:firstLine="720"/>
        <w:jc w:val="both"/>
      </w:pPr>
      <w:r>
        <w:t xml:space="preserve">5. </w:t>
      </w:r>
      <w:r w:rsidRPr="003D06F7">
        <w:t>Audronius Gališanka, Savivaldybės administracijos direktorius, steigėjo atstovas.</w:t>
      </w:r>
      <w:r w:rsidRPr="00205AF7">
        <w:t xml:space="preserve"> </w:t>
      </w:r>
    </w:p>
    <w:p w14:paraId="1EB46EF8" w14:textId="77777777" w:rsidR="00151756" w:rsidRPr="001B675D" w:rsidRDefault="00151756" w:rsidP="00151756">
      <w:pPr>
        <w:ind w:firstLine="720"/>
        <w:jc w:val="both"/>
        <w:rPr>
          <w:i/>
          <w:sz w:val="16"/>
        </w:rPr>
      </w:pPr>
      <w:r w:rsidRPr="003D06F7">
        <w:rPr>
          <w:i/>
          <w:sz w:val="16"/>
        </w:rPr>
        <w:t xml:space="preserve">2017 m. kovo 30 d. Anykščių rajono savivaldybės tarybos sprendimo </w:t>
      </w:r>
      <w:r w:rsidRPr="00E21BCD">
        <w:rPr>
          <w:i/>
          <w:sz w:val="16"/>
        </w:rPr>
        <w:t xml:space="preserve">Nr. 1-TS-105 </w:t>
      </w:r>
      <w:r w:rsidRPr="003D06F7">
        <w:rPr>
          <w:i/>
          <w:sz w:val="16"/>
        </w:rPr>
        <w:t>redakcija</w:t>
      </w:r>
    </w:p>
    <w:p w14:paraId="0DC7B4D1" w14:textId="72A1E447" w:rsidR="00151756" w:rsidRPr="00D55D52" w:rsidRDefault="00E540DB" w:rsidP="00D55D52">
      <w:pPr>
        <w:ind w:firstLine="567"/>
        <w:jc w:val="both"/>
        <w:rPr>
          <w:color w:val="000000"/>
        </w:rPr>
      </w:pPr>
      <w:r>
        <w:t xml:space="preserve">            </w:t>
      </w:r>
      <w:r w:rsidR="00151756">
        <w:t xml:space="preserve">Viešosios įstaigos </w:t>
      </w:r>
      <w:r w:rsidR="00151756" w:rsidRPr="00DD05B7">
        <w:t xml:space="preserve"> </w:t>
      </w:r>
      <w:r w:rsidR="00151756" w:rsidRPr="00301B9B">
        <w:t>Anykšč</w:t>
      </w:r>
      <w:r w:rsidR="00151756">
        <w:t>ių rajono savivaldybės</w:t>
      </w:r>
      <w:r w:rsidR="00151756" w:rsidRPr="003B56E2">
        <w:t xml:space="preserve"> </w:t>
      </w:r>
      <w:r w:rsidR="00151756" w:rsidRPr="00DD05B7">
        <w:t>ligoninės įstatų, patvir</w:t>
      </w:r>
      <w:r w:rsidR="00151756">
        <w:t xml:space="preserve">tintų </w:t>
      </w:r>
      <w:r w:rsidR="00151756" w:rsidRPr="00DD05B7">
        <w:t xml:space="preserve"> </w:t>
      </w:r>
      <w:r w:rsidR="00151756" w:rsidRPr="00301B9B">
        <w:t>Anykšč</w:t>
      </w:r>
      <w:r w:rsidR="00151756">
        <w:t>ių rajono savivaldybės</w:t>
      </w:r>
      <w:r w:rsidR="00151756" w:rsidRPr="003B56E2">
        <w:t xml:space="preserve"> </w:t>
      </w:r>
      <w:r w:rsidR="00151756" w:rsidRPr="00D74FAC">
        <w:rPr>
          <w:bCs/>
        </w:rPr>
        <w:t>tarybos 201</w:t>
      </w:r>
      <w:r w:rsidR="00151756">
        <w:rPr>
          <w:bCs/>
        </w:rPr>
        <w:t>8</w:t>
      </w:r>
      <w:r w:rsidR="00151756" w:rsidRPr="00D74FAC">
        <w:rPr>
          <w:bCs/>
        </w:rPr>
        <w:t xml:space="preserve"> m. </w:t>
      </w:r>
      <w:r w:rsidR="00151756">
        <w:rPr>
          <w:bCs/>
        </w:rPr>
        <w:t>liepos</w:t>
      </w:r>
      <w:r w:rsidR="00151756" w:rsidRPr="00D74FAC">
        <w:rPr>
          <w:bCs/>
        </w:rPr>
        <w:t xml:space="preserve"> </w:t>
      </w:r>
      <w:r w:rsidR="00151756">
        <w:rPr>
          <w:bCs/>
        </w:rPr>
        <w:t>26</w:t>
      </w:r>
      <w:r w:rsidR="00151756" w:rsidRPr="00D74FAC">
        <w:rPr>
          <w:bCs/>
        </w:rPr>
        <w:t xml:space="preserve"> d. sprendim</w:t>
      </w:r>
      <w:r w:rsidR="00151756">
        <w:rPr>
          <w:bCs/>
        </w:rPr>
        <w:t>u</w:t>
      </w:r>
      <w:r w:rsidR="00151756" w:rsidRPr="00D74FAC">
        <w:rPr>
          <w:bCs/>
        </w:rPr>
        <w:t xml:space="preserve"> </w:t>
      </w:r>
      <w:r w:rsidR="00151756">
        <w:rPr>
          <w:bCs/>
        </w:rPr>
        <w:t xml:space="preserve">Nr. </w:t>
      </w:r>
      <w:r w:rsidR="00151756" w:rsidRPr="00D74FAC">
        <w:rPr>
          <w:bCs/>
        </w:rPr>
        <w:t>1-TS-</w:t>
      </w:r>
      <w:r w:rsidR="00151756">
        <w:rPr>
          <w:bCs/>
        </w:rPr>
        <w:t>226</w:t>
      </w:r>
      <w:r w:rsidR="00151756" w:rsidRPr="00DD05B7">
        <w:t xml:space="preserve"> „Dėl</w:t>
      </w:r>
      <w:r w:rsidR="00D55D52">
        <w:t xml:space="preserve"> </w:t>
      </w:r>
      <w:r w:rsidR="00151756">
        <w:t>viešosios įstaigos A</w:t>
      </w:r>
      <w:r w:rsidR="00151756" w:rsidRPr="00F72E20">
        <w:t>nykščių rajono savivaldybės ligoninės</w:t>
      </w:r>
      <w:r w:rsidR="00151756">
        <w:t xml:space="preserve"> </w:t>
      </w:r>
      <w:r w:rsidR="00151756" w:rsidRPr="00F72E20">
        <w:t>įstatų</w:t>
      </w:r>
      <w:r w:rsidR="00151756">
        <w:t>, pareigybių sąrašo ir valdymo struktūros</w:t>
      </w:r>
      <w:r w:rsidR="00151756" w:rsidRPr="00F72E20">
        <w:t xml:space="preserve"> </w:t>
      </w:r>
      <w:r w:rsidR="00151756">
        <w:t>pa</w:t>
      </w:r>
      <w:r w:rsidR="00151756" w:rsidRPr="00F72E20">
        <w:t>tvirtinimo</w:t>
      </w:r>
      <w:r w:rsidR="00151756">
        <w:t xml:space="preserve">“, </w:t>
      </w:r>
      <w:r w:rsidR="003C36DD">
        <w:t>52</w:t>
      </w:r>
      <w:r w:rsidR="003C36DD" w:rsidRPr="00DD05B7">
        <w:t xml:space="preserve"> p</w:t>
      </w:r>
      <w:r w:rsidR="003C36DD">
        <w:t>apunktyje nurodoma: „</w:t>
      </w:r>
      <w:r w:rsidR="003C36DD" w:rsidRPr="00E00604">
        <w:rPr>
          <w:color w:val="000000"/>
        </w:rPr>
        <w:t>52. Įstaigos veiklos viešumui užtikrinti penkeriems metams yra sudaromas patariamasis valdymo organas –  įstaigos stebėtojų taryba, kurios sudėtį tvirtina Savivaldybės taryba. Pagrindiniai stebėtojų tarybos uždaviniai – analizuoti įstaigos veiklą bei teikti Savivaldybės tarybai ir įstaigos administracijai išvadas bei pasiūlymus dėl įstaigos veiklos gerinimo</w:t>
      </w:r>
      <w:r w:rsidR="003C36DD">
        <w:rPr>
          <w:color w:val="000000"/>
        </w:rPr>
        <w:t>“</w:t>
      </w:r>
      <w:r w:rsidR="00D55D52">
        <w:rPr>
          <w:color w:val="000000"/>
        </w:rPr>
        <w:t xml:space="preserve">, o </w:t>
      </w:r>
      <w:r w:rsidR="00151756">
        <w:t>5</w:t>
      </w:r>
      <w:r w:rsidR="00506FFD">
        <w:t>4</w:t>
      </w:r>
      <w:r w:rsidR="00151756">
        <w:t>.2</w:t>
      </w:r>
      <w:r w:rsidR="00151756" w:rsidRPr="00DD05B7">
        <w:t xml:space="preserve"> p</w:t>
      </w:r>
      <w:r w:rsidR="00151756">
        <w:t>apunktyje nurodoma: „</w:t>
      </w:r>
      <w:r w:rsidR="00151756" w:rsidRPr="00E00604">
        <w:rPr>
          <w:color w:val="000000"/>
        </w:rPr>
        <w:t>54.2. Savivaldybės taryba gali atšaukti tik savo paskirtus atstovus. Stebėtojų tarybos narys gali atsistatydinti stebėtojų tarybos kadencijai nesibaigus. Jeigu stebėtojų tarybos narys atsistatydina, negali toliau eiti savo pareigų ar nutrūksta jo darbo santykiai atstovaujamoje įstaigoje (institucijoje) arba ši sustabdo jo atstovavimo įgaliojimus, Savivaldybės taryba šių įstatų nustatyta tvarka jo vietoje paskiria kitą asmenį;</w:t>
      </w:r>
      <w:r w:rsidR="00151756">
        <w:rPr>
          <w:color w:val="000000"/>
        </w:rPr>
        <w:t>“</w:t>
      </w:r>
      <w:r>
        <w:rPr>
          <w:color w:val="000000"/>
        </w:rPr>
        <w:t>.</w:t>
      </w:r>
      <w:r w:rsidR="00151756" w:rsidRPr="00151756">
        <w:rPr>
          <w:bCs/>
          <w:lang w:eastAsia="ar-SA"/>
        </w:rPr>
        <w:t xml:space="preserve"> </w:t>
      </w:r>
    </w:p>
    <w:p w14:paraId="6BC8E9DB" w14:textId="07B0871A" w:rsidR="00151756" w:rsidRPr="00E540DB" w:rsidRDefault="00E540DB" w:rsidP="00E540DB">
      <w:pPr>
        <w:suppressAutoHyphens/>
        <w:snapToGrid w:val="0"/>
        <w:jc w:val="both"/>
        <w:rPr>
          <w:bCs/>
          <w:lang w:eastAsia="ar-SA"/>
        </w:rPr>
      </w:pPr>
      <w:r>
        <w:rPr>
          <w:bCs/>
          <w:lang w:eastAsia="ar-SA"/>
        </w:rPr>
        <w:t xml:space="preserve">             </w:t>
      </w:r>
      <w:r w:rsidR="00151756">
        <w:rPr>
          <w:bCs/>
          <w:lang w:eastAsia="ar-SA"/>
        </w:rPr>
        <w:t>Sveikatos priežiūros įstaigų įstatymo 33 straipsnio 5 dalyje nurodyta, kad į</w:t>
      </w:r>
      <w:r w:rsidR="00151756">
        <w:rPr>
          <w:color w:val="FF0000"/>
        </w:rPr>
        <w:t xml:space="preserve"> </w:t>
      </w:r>
      <w:r w:rsidR="00151756" w:rsidRPr="00205DDA">
        <w:t>stebėtojų tarybą negali įeiti asmenys, kurie dirba įstaigos administracijoje, Valstybinėje ar teritorinėje ligonių kasoje, taip pat sveikatos draudimo įmonėje.</w:t>
      </w:r>
      <w:r w:rsidR="00151756" w:rsidRPr="00205DDA">
        <w:rPr>
          <w:bCs/>
          <w:lang w:eastAsia="ar-SA"/>
        </w:rPr>
        <w:t xml:space="preserve"> </w:t>
      </w:r>
    </w:p>
    <w:p w14:paraId="5ED02357" w14:textId="7B71C5BE" w:rsidR="0066531F" w:rsidRPr="004C3999" w:rsidRDefault="00E540DB" w:rsidP="00151756">
      <w:pPr>
        <w:tabs>
          <w:tab w:val="left" w:pos="851"/>
        </w:tabs>
        <w:ind w:left="142"/>
        <w:jc w:val="both"/>
        <w:rPr>
          <w:bCs/>
        </w:rPr>
      </w:pPr>
      <w:r>
        <w:rPr>
          <w:bCs/>
          <w:iCs/>
        </w:rPr>
        <w:t xml:space="preserve">            </w:t>
      </w:r>
      <w:r w:rsidR="00151756">
        <w:rPr>
          <w:bCs/>
          <w:iCs/>
        </w:rPr>
        <w:t>2019 m. balandžio 1</w:t>
      </w:r>
      <w:r w:rsidR="00DC1F41">
        <w:rPr>
          <w:bCs/>
          <w:iCs/>
        </w:rPr>
        <w:t>6</w:t>
      </w:r>
      <w:r w:rsidR="00151756">
        <w:rPr>
          <w:bCs/>
          <w:iCs/>
        </w:rPr>
        <w:t xml:space="preserve"> d. prisiekė naujos kadencijos Anykščių rajono savivaldybės tarybos nariai. </w:t>
      </w:r>
      <w:r w:rsidR="00032451">
        <w:rPr>
          <w:bCs/>
          <w:iCs/>
        </w:rPr>
        <w:t>D</w:t>
      </w:r>
      <w:r w:rsidR="00DC1F41">
        <w:rPr>
          <w:bCs/>
          <w:iCs/>
        </w:rPr>
        <w:t xml:space="preserve">arbo neteko </w:t>
      </w:r>
      <w:r w:rsidR="00DC1F41" w:rsidRPr="003D06F7">
        <w:t>Savivaldybės administracijos direktorius</w:t>
      </w:r>
      <w:r w:rsidR="00DC1F41">
        <w:t xml:space="preserve"> ir </w:t>
      </w:r>
      <w:r w:rsidR="00DC1F41" w:rsidRPr="00205AF7">
        <w:rPr>
          <w:lang w:val="pt-BR"/>
        </w:rPr>
        <w:t>Mero patarėjas</w:t>
      </w:r>
      <w:r w:rsidR="00DC1F41">
        <w:rPr>
          <w:lang w:val="pt-BR"/>
        </w:rPr>
        <w:t>, kurie buvo stebėtojų tarybos nariai.</w:t>
      </w:r>
      <w:r w:rsidR="00151756" w:rsidRPr="00151756">
        <w:t xml:space="preserve"> </w:t>
      </w:r>
      <w:r w:rsidR="00151756">
        <w:t xml:space="preserve">Šis sprendimo projektas teikiamas </w:t>
      </w:r>
      <w:r w:rsidR="00032451">
        <w:t>S</w:t>
      </w:r>
      <w:r w:rsidR="00151756">
        <w:t xml:space="preserve">avivaldybės tarybai, kad būtų </w:t>
      </w:r>
      <w:r w:rsidR="00032451">
        <w:t xml:space="preserve">patvirtinta </w:t>
      </w:r>
      <w:r w:rsidR="00151756">
        <w:t>nauj</w:t>
      </w:r>
      <w:r w:rsidR="00032451">
        <w:t>a</w:t>
      </w:r>
      <w:r w:rsidR="00151756">
        <w:t xml:space="preserve"> stebėtojų tarybos</w:t>
      </w:r>
      <w:r w:rsidR="00032451">
        <w:t xml:space="preserve"> sudėtis</w:t>
      </w:r>
      <w:r w:rsidR="00151756">
        <w:t>.</w:t>
      </w:r>
    </w:p>
    <w:p w14:paraId="71E8980B" w14:textId="5C9793B3" w:rsidR="00E61BFB" w:rsidRPr="009E1327" w:rsidRDefault="009E1327" w:rsidP="009E1327">
      <w:pPr>
        <w:tabs>
          <w:tab w:val="left" w:pos="851"/>
        </w:tabs>
        <w:spacing w:line="360" w:lineRule="auto"/>
        <w:ind w:left="502"/>
        <w:jc w:val="both"/>
        <w:rPr>
          <w:b/>
        </w:rPr>
      </w:pPr>
      <w:r>
        <w:rPr>
          <w:b/>
        </w:rPr>
        <w:t xml:space="preserve">2. </w:t>
      </w:r>
      <w:r w:rsidR="00CA4290" w:rsidRPr="009E1327">
        <w:rPr>
          <w:b/>
        </w:rPr>
        <w:t>Teisinis reglamentavimas</w:t>
      </w:r>
    </w:p>
    <w:p w14:paraId="031DDD3A" w14:textId="531B28A3" w:rsidR="00E61BFB" w:rsidRPr="004F6060" w:rsidRDefault="00E61BFB" w:rsidP="00032451">
      <w:pPr>
        <w:tabs>
          <w:tab w:val="left" w:pos="851"/>
        </w:tabs>
        <w:jc w:val="both"/>
        <w:rPr>
          <w:b/>
        </w:rPr>
      </w:pPr>
      <w:r w:rsidRPr="004F6060">
        <w:t> </w:t>
      </w:r>
      <w:r w:rsidR="00E540DB" w:rsidRPr="00C550AA">
        <w:t>Lietuvos Respublikos vietos savivaldos įstatym</w:t>
      </w:r>
      <w:r w:rsidR="00E540DB">
        <w:t>as</w:t>
      </w:r>
      <w:r w:rsidR="00D55D52">
        <w:t xml:space="preserve">, </w:t>
      </w:r>
      <w:r w:rsidR="004C0426">
        <w:t xml:space="preserve">VšĮ </w:t>
      </w:r>
      <w:r w:rsidR="00D55D52" w:rsidRPr="00301B9B">
        <w:t>Anykšč</w:t>
      </w:r>
      <w:r w:rsidR="00D55D52">
        <w:t>ių rajono savivaldybės</w:t>
      </w:r>
      <w:r w:rsidR="00D55D52" w:rsidRPr="003B56E2">
        <w:t xml:space="preserve"> </w:t>
      </w:r>
      <w:r w:rsidR="00D55D52" w:rsidRPr="00DD05B7">
        <w:t>ligoninės įstat</w:t>
      </w:r>
      <w:r w:rsidR="00D55D52">
        <w:t>ai</w:t>
      </w:r>
    </w:p>
    <w:p w14:paraId="544B8853" w14:textId="77777777" w:rsidR="00E540DB" w:rsidRDefault="0067441B" w:rsidP="00363EAC">
      <w:pPr>
        <w:tabs>
          <w:tab w:val="left" w:pos="284"/>
        </w:tabs>
        <w:spacing w:line="360" w:lineRule="auto"/>
        <w:jc w:val="both"/>
        <w:rPr>
          <w:b/>
        </w:rPr>
      </w:pPr>
      <w:r w:rsidRPr="004F6060">
        <w:rPr>
          <w:b/>
        </w:rPr>
        <w:t>3.</w:t>
      </w:r>
      <w:r w:rsidRPr="004F6060">
        <w:rPr>
          <w:b/>
        </w:rPr>
        <w:tab/>
        <w:t>Ekonominis-socialinis pagrindimas</w:t>
      </w:r>
    </w:p>
    <w:p w14:paraId="2BBCBE08" w14:textId="07780CD2" w:rsidR="0067441B" w:rsidRPr="004F6060" w:rsidRDefault="00E540DB" w:rsidP="00363EAC">
      <w:pPr>
        <w:tabs>
          <w:tab w:val="left" w:pos="284"/>
        </w:tabs>
        <w:spacing w:line="360" w:lineRule="auto"/>
        <w:jc w:val="both"/>
        <w:rPr>
          <w:b/>
        </w:rPr>
      </w:pPr>
      <w:r>
        <w:rPr>
          <w:b/>
        </w:rPr>
        <w:t xml:space="preserve">       -</w:t>
      </w:r>
      <w:r w:rsidR="0067441B" w:rsidRPr="004F6060">
        <w:rPr>
          <w:b/>
        </w:rPr>
        <w:t xml:space="preserve"> </w:t>
      </w:r>
    </w:p>
    <w:p w14:paraId="02D30916" w14:textId="77777777" w:rsidR="0067441B" w:rsidRPr="004F6060" w:rsidRDefault="0067441B" w:rsidP="00363EAC">
      <w:pPr>
        <w:tabs>
          <w:tab w:val="left" w:pos="284"/>
        </w:tabs>
        <w:spacing w:line="360" w:lineRule="auto"/>
        <w:jc w:val="both"/>
        <w:rPr>
          <w:b/>
        </w:rPr>
      </w:pPr>
      <w:r w:rsidRPr="004F6060">
        <w:rPr>
          <w:b/>
        </w:rPr>
        <w:lastRenderedPageBreak/>
        <w:t>4.</w:t>
      </w:r>
      <w:r w:rsidRPr="004F6060">
        <w:rPr>
          <w:b/>
        </w:rPr>
        <w:tab/>
        <w:t>Galimos teigiamos ir neigiamos pasekmės, pasiūlymai, kokių teisėtų priemonių reikėtų imtis, siekiant išvengti neigiamų pasekmių</w:t>
      </w:r>
    </w:p>
    <w:p w14:paraId="751042BE" w14:textId="77777777" w:rsidR="0067441B" w:rsidRPr="004F6060" w:rsidRDefault="00A72AA6" w:rsidP="00363EAC">
      <w:pPr>
        <w:tabs>
          <w:tab w:val="left" w:pos="993"/>
          <w:tab w:val="left" w:pos="1674"/>
        </w:tabs>
        <w:spacing w:line="360" w:lineRule="auto"/>
        <w:jc w:val="both"/>
      </w:pPr>
      <w:r w:rsidRPr="004F6060">
        <w:t xml:space="preserve">Neigiamų pasekmių nenumatoma. </w:t>
      </w:r>
    </w:p>
    <w:p w14:paraId="0BDD643F" w14:textId="77777777" w:rsidR="0067441B" w:rsidRPr="004F6060" w:rsidRDefault="0067441B" w:rsidP="00363EAC">
      <w:pPr>
        <w:tabs>
          <w:tab w:val="left" w:pos="284"/>
        </w:tabs>
        <w:spacing w:line="360" w:lineRule="auto"/>
        <w:jc w:val="both"/>
        <w:rPr>
          <w:b/>
        </w:rPr>
      </w:pPr>
      <w:r w:rsidRPr="004F6060">
        <w:rPr>
          <w:b/>
        </w:rPr>
        <w:t>5.</w:t>
      </w:r>
      <w:r w:rsidRPr="004F6060">
        <w:rPr>
          <w:b/>
        </w:rPr>
        <w:tab/>
        <w:t>Priemonės jam įgyvendinti</w:t>
      </w:r>
    </w:p>
    <w:p w14:paraId="475B7A9C" w14:textId="77777777" w:rsidR="0067441B" w:rsidRPr="004F6060" w:rsidRDefault="0067441B" w:rsidP="00363EAC">
      <w:pPr>
        <w:tabs>
          <w:tab w:val="left" w:pos="284"/>
        </w:tabs>
        <w:spacing w:line="360" w:lineRule="auto"/>
        <w:jc w:val="both"/>
        <w:rPr>
          <w:b/>
        </w:rPr>
      </w:pPr>
      <w:r w:rsidRPr="004F6060">
        <w:t>Teigiamas Anykščių rajono savivaldybės tarybos sprendimas.</w:t>
      </w:r>
    </w:p>
    <w:p w14:paraId="1B7B9594" w14:textId="77777777" w:rsidR="0067441B" w:rsidRPr="004F6060" w:rsidRDefault="0067441B" w:rsidP="00363EAC">
      <w:pPr>
        <w:tabs>
          <w:tab w:val="left" w:pos="284"/>
        </w:tabs>
        <w:spacing w:line="360" w:lineRule="auto"/>
        <w:jc w:val="both"/>
        <w:rPr>
          <w:b/>
        </w:rPr>
      </w:pPr>
      <w:r w:rsidRPr="004F6060">
        <w:rPr>
          <w:b/>
        </w:rPr>
        <w:t>6.</w:t>
      </w:r>
      <w:r w:rsidRPr="004F6060">
        <w:rPr>
          <w:b/>
        </w:rPr>
        <w:tab/>
        <w:t>Lėšų poreikis ir finansavimo šaltiniai (esant galimybei, nurodomos preliminarios sumos, išlaidų sąmatos, skaičiavimai)</w:t>
      </w:r>
    </w:p>
    <w:p w14:paraId="6F261F9C" w14:textId="3162366C" w:rsidR="0067441B" w:rsidRPr="004F6060" w:rsidRDefault="00E540DB" w:rsidP="00363EAC">
      <w:pPr>
        <w:shd w:val="clear" w:color="auto" w:fill="FFFFFF"/>
        <w:spacing w:line="360" w:lineRule="auto"/>
        <w:jc w:val="both"/>
      </w:pPr>
      <w:r>
        <w:t xml:space="preserve">           -</w:t>
      </w:r>
      <w:r w:rsidR="00566A9B" w:rsidRPr="004F6060">
        <w:tab/>
      </w:r>
    </w:p>
    <w:p w14:paraId="2497A380" w14:textId="77777777" w:rsidR="0067441B" w:rsidRPr="004F6060" w:rsidRDefault="0067441B" w:rsidP="00363EAC">
      <w:pPr>
        <w:tabs>
          <w:tab w:val="left" w:pos="284"/>
        </w:tabs>
        <w:spacing w:line="360" w:lineRule="auto"/>
        <w:jc w:val="both"/>
        <w:rPr>
          <w:b/>
        </w:rPr>
      </w:pPr>
      <w:r w:rsidRPr="004F6060">
        <w:rPr>
          <w:b/>
        </w:rPr>
        <w:t>7.</w:t>
      </w:r>
      <w:r w:rsidRPr="004F6060">
        <w:rPr>
          <w:b/>
        </w:rPr>
        <w:tab/>
        <w:t xml:space="preserve">Specialistų vertinimai ir išvados </w:t>
      </w:r>
    </w:p>
    <w:p w14:paraId="68683AD7" w14:textId="77777777" w:rsidR="0067441B" w:rsidRPr="004F6060" w:rsidRDefault="0067441B" w:rsidP="00363EAC">
      <w:pPr>
        <w:tabs>
          <w:tab w:val="left" w:pos="284"/>
        </w:tabs>
        <w:spacing w:line="360" w:lineRule="auto"/>
        <w:ind w:firstLine="709"/>
        <w:jc w:val="both"/>
        <w:rPr>
          <w:b/>
        </w:rPr>
      </w:pPr>
      <w:r w:rsidRPr="004F6060">
        <w:rPr>
          <w:b/>
        </w:rPr>
        <w:t>-</w:t>
      </w:r>
    </w:p>
    <w:p w14:paraId="01A6460A" w14:textId="77777777" w:rsidR="0067441B" w:rsidRPr="004F6060" w:rsidRDefault="0067441B" w:rsidP="00363EAC">
      <w:pPr>
        <w:tabs>
          <w:tab w:val="left" w:pos="284"/>
        </w:tabs>
        <w:spacing w:line="360" w:lineRule="auto"/>
        <w:jc w:val="both"/>
        <w:rPr>
          <w:b/>
        </w:rPr>
      </w:pPr>
      <w:r w:rsidRPr="004F6060">
        <w:rPr>
          <w:b/>
        </w:rPr>
        <w:t>8.</w:t>
      </w:r>
      <w:r w:rsidRPr="004F6060">
        <w:rPr>
          <w:b/>
        </w:rPr>
        <w:tab/>
        <w:t xml:space="preserve">Informacija apie atliktą antikorupcinį vertinimą </w:t>
      </w:r>
    </w:p>
    <w:p w14:paraId="62D9B1BE" w14:textId="77777777" w:rsidR="0067441B" w:rsidRPr="004F6060" w:rsidRDefault="0067441B" w:rsidP="00363EAC">
      <w:pPr>
        <w:tabs>
          <w:tab w:val="left" w:pos="284"/>
        </w:tabs>
        <w:spacing w:line="360" w:lineRule="auto"/>
        <w:ind w:firstLine="709"/>
        <w:jc w:val="both"/>
        <w:rPr>
          <w:b/>
        </w:rPr>
      </w:pPr>
      <w:r w:rsidRPr="004F6060">
        <w:rPr>
          <w:b/>
        </w:rPr>
        <w:t>-</w:t>
      </w:r>
    </w:p>
    <w:p w14:paraId="5484A422" w14:textId="77777777" w:rsidR="0067441B" w:rsidRPr="004F6060" w:rsidRDefault="0067441B" w:rsidP="00363EAC">
      <w:pPr>
        <w:pStyle w:val="Sraopastraipa1"/>
        <w:tabs>
          <w:tab w:val="left" w:pos="0"/>
          <w:tab w:val="left" w:pos="284"/>
        </w:tabs>
        <w:spacing w:line="360" w:lineRule="auto"/>
        <w:ind w:left="0"/>
        <w:rPr>
          <w:rFonts w:ascii="Times New Roman" w:hAnsi="Times New Roman"/>
          <w:sz w:val="24"/>
          <w:szCs w:val="24"/>
          <w:lang w:val="lt-LT"/>
        </w:rPr>
      </w:pPr>
      <w:r w:rsidRPr="004F6060">
        <w:rPr>
          <w:rFonts w:ascii="Times New Roman" w:hAnsi="Times New Roman"/>
          <w:b/>
          <w:sz w:val="24"/>
          <w:szCs w:val="24"/>
          <w:lang w:val="lt-LT"/>
        </w:rPr>
        <w:t>9.</w:t>
      </w:r>
      <w:r w:rsidRPr="004F6060">
        <w:rPr>
          <w:rFonts w:ascii="Times New Roman" w:hAnsi="Times New Roman"/>
          <w:b/>
          <w:sz w:val="24"/>
          <w:szCs w:val="24"/>
          <w:lang w:val="lt-LT"/>
        </w:rPr>
        <w:tab/>
        <w:t>Informacija apie teisinio reguliavimo poveikio vertinimą</w:t>
      </w:r>
    </w:p>
    <w:p w14:paraId="7F99970C" w14:textId="77777777" w:rsidR="0067441B" w:rsidRPr="004F6060" w:rsidRDefault="0067441B" w:rsidP="00363EAC">
      <w:pPr>
        <w:tabs>
          <w:tab w:val="left" w:pos="284"/>
        </w:tabs>
        <w:spacing w:line="360" w:lineRule="auto"/>
        <w:ind w:firstLine="709"/>
        <w:jc w:val="both"/>
        <w:rPr>
          <w:b/>
        </w:rPr>
      </w:pPr>
      <w:r w:rsidRPr="004F6060">
        <w:rPr>
          <w:b/>
        </w:rPr>
        <w:t>-</w:t>
      </w:r>
    </w:p>
    <w:p w14:paraId="42449A60" w14:textId="77777777" w:rsidR="0067441B" w:rsidRPr="004F6060" w:rsidRDefault="0067441B" w:rsidP="00363EAC">
      <w:pPr>
        <w:tabs>
          <w:tab w:val="left" w:pos="284"/>
          <w:tab w:val="left" w:pos="426"/>
        </w:tabs>
        <w:spacing w:line="360" w:lineRule="auto"/>
        <w:jc w:val="both"/>
        <w:rPr>
          <w:b/>
        </w:rPr>
      </w:pPr>
      <w:r w:rsidRPr="004F6060">
        <w:rPr>
          <w:b/>
        </w:rPr>
        <w:t>10.</w:t>
      </w:r>
      <w:r w:rsidRPr="004F6060">
        <w:rPr>
          <w:b/>
        </w:rPr>
        <w:tab/>
        <w:t xml:space="preserve">Kiti paaiškinimai </w:t>
      </w:r>
    </w:p>
    <w:p w14:paraId="5CE327D2" w14:textId="77777777" w:rsidR="0067441B" w:rsidRPr="004F6060" w:rsidRDefault="0067441B" w:rsidP="00363EAC">
      <w:pPr>
        <w:tabs>
          <w:tab w:val="left" w:pos="284"/>
        </w:tabs>
        <w:spacing w:line="360" w:lineRule="auto"/>
        <w:ind w:firstLine="709"/>
        <w:jc w:val="both"/>
        <w:rPr>
          <w:b/>
        </w:rPr>
      </w:pPr>
      <w:r w:rsidRPr="004F6060">
        <w:rPr>
          <w:b/>
        </w:rPr>
        <w:t>-</w:t>
      </w:r>
    </w:p>
    <w:p w14:paraId="117B800E" w14:textId="77777777" w:rsidR="0067441B" w:rsidRPr="004F6060" w:rsidRDefault="0067441B" w:rsidP="00363EAC">
      <w:pPr>
        <w:tabs>
          <w:tab w:val="left" w:pos="426"/>
        </w:tabs>
        <w:spacing w:line="360" w:lineRule="auto"/>
        <w:jc w:val="both"/>
        <w:rPr>
          <w:b/>
        </w:rPr>
      </w:pPr>
      <w:r w:rsidRPr="004F6060">
        <w:rPr>
          <w:b/>
        </w:rPr>
        <w:t>11.</w:t>
      </w:r>
      <w:r w:rsidRPr="004F6060">
        <w:rPr>
          <w:b/>
        </w:rPr>
        <w:tab/>
        <w:t>Sprendimo vykdytojai, įgyvendinimo (vykdymo) terminai</w:t>
      </w:r>
    </w:p>
    <w:p w14:paraId="49EC479E" w14:textId="77777777" w:rsidR="0067441B" w:rsidRPr="004F6060" w:rsidRDefault="0067441B" w:rsidP="00363EAC">
      <w:pPr>
        <w:tabs>
          <w:tab w:val="left" w:pos="426"/>
        </w:tabs>
        <w:spacing w:line="360" w:lineRule="auto"/>
        <w:ind w:firstLine="709"/>
        <w:jc w:val="both"/>
      </w:pPr>
      <w:r w:rsidRPr="004F6060">
        <w:t xml:space="preserve">-  </w:t>
      </w:r>
    </w:p>
    <w:p w14:paraId="08844A86" w14:textId="77777777" w:rsidR="00566A9B" w:rsidRPr="004F6060" w:rsidRDefault="0067441B" w:rsidP="00363EAC">
      <w:pPr>
        <w:tabs>
          <w:tab w:val="left" w:pos="426"/>
          <w:tab w:val="left" w:pos="1134"/>
        </w:tabs>
        <w:spacing w:line="360" w:lineRule="auto"/>
        <w:jc w:val="both"/>
        <w:rPr>
          <w:b/>
        </w:rPr>
      </w:pPr>
      <w:r w:rsidRPr="004F6060">
        <w:rPr>
          <w:b/>
        </w:rPr>
        <w:t>12.</w:t>
      </w:r>
      <w:r w:rsidRPr="004F6060">
        <w:rPr>
          <w:b/>
        </w:rPr>
        <w:tab/>
        <w:t>Projekto iniciatorius, rengėjas ir/ar pranešėjas</w:t>
      </w:r>
    </w:p>
    <w:p w14:paraId="562BAD27" w14:textId="77777777" w:rsidR="0067441B" w:rsidRPr="004F6060" w:rsidRDefault="0067441B" w:rsidP="00363EAC">
      <w:pPr>
        <w:tabs>
          <w:tab w:val="left" w:pos="426"/>
          <w:tab w:val="left" w:pos="1134"/>
        </w:tabs>
        <w:spacing w:line="360" w:lineRule="auto"/>
        <w:jc w:val="both"/>
        <w:rPr>
          <w:b/>
        </w:rPr>
      </w:pPr>
      <w:r w:rsidRPr="004F6060">
        <w:t xml:space="preserve"> Savivaldybės gydytoja  Vaiva Daugelavičienė  </w:t>
      </w:r>
    </w:p>
    <w:p w14:paraId="649E8D07" w14:textId="77777777" w:rsidR="000F7EE7" w:rsidRPr="004F6060" w:rsidRDefault="000F7EE7" w:rsidP="00363EAC">
      <w:pPr>
        <w:spacing w:line="360" w:lineRule="auto"/>
      </w:pPr>
    </w:p>
    <w:sectPr w:rsidR="000F7EE7" w:rsidRPr="004F606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30028"/>
    <w:rsid w:val="00032451"/>
    <w:rsid w:val="00041B81"/>
    <w:rsid w:val="000A6C9F"/>
    <w:rsid w:val="000A7305"/>
    <w:rsid w:val="000C5BFF"/>
    <w:rsid w:val="000E3693"/>
    <w:rsid w:val="000F7EE7"/>
    <w:rsid w:val="00110BD3"/>
    <w:rsid w:val="00130843"/>
    <w:rsid w:val="00132CF3"/>
    <w:rsid w:val="00133E03"/>
    <w:rsid w:val="00151756"/>
    <w:rsid w:val="0015236D"/>
    <w:rsid w:val="00152BC8"/>
    <w:rsid w:val="00153196"/>
    <w:rsid w:val="00154514"/>
    <w:rsid w:val="001670E8"/>
    <w:rsid w:val="001A2086"/>
    <w:rsid w:val="001D5B67"/>
    <w:rsid w:val="001D64A6"/>
    <w:rsid w:val="001D6B0D"/>
    <w:rsid w:val="001E33AD"/>
    <w:rsid w:val="001F7894"/>
    <w:rsid w:val="00214805"/>
    <w:rsid w:val="0023148F"/>
    <w:rsid w:val="00235CD2"/>
    <w:rsid w:val="0025492D"/>
    <w:rsid w:val="00275556"/>
    <w:rsid w:val="002A4CE5"/>
    <w:rsid w:val="002C01FF"/>
    <w:rsid w:val="002F6B6C"/>
    <w:rsid w:val="003013F9"/>
    <w:rsid w:val="00311DE7"/>
    <w:rsid w:val="003127AD"/>
    <w:rsid w:val="00341689"/>
    <w:rsid w:val="003557E0"/>
    <w:rsid w:val="00363EAC"/>
    <w:rsid w:val="003A2768"/>
    <w:rsid w:val="003A351E"/>
    <w:rsid w:val="003A6424"/>
    <w:rsid w:val="003B4662"/>
    <w:rsid w:val="003C0FF9"/>
    <w:rsid w:val="003C36DD"/>
    <w:rsid w:val="003D574B"/>
    <w:rsid w:val="003E03A8"/>
    <w:rsid w:val="003E3AAD"/>
    <w:rsid w:val="003E65B7"/>
    <w:rsid w:val="003F7566"/>
    <w:rsid w:val="00405A05"/>
    <w:rsid w:val="00411738"/>
    <w:rsid w:val="00412110"/>
    <w:rsid w:val="004172B8"/>
    <w:rsid w:val="00425F59"/>
    <w:rsid w:val="00431B93"/>
    <w:rsid w:val="004333B0"/>
    <w:rsid w:val="00446B3C"/>
    <w:rsid w:val="004473F0"/>
    <w:rsid w:val="00464DBB"/>
    <w:rsid w:val="0047473B"/>
    <w:rsid w:val="00486AF3"/>
    <w:rsid w:val="004A72E4"/>
    <w:rsid w:val="004C0426"/>
    <w:rsid w:val="004C3999"/>
    <w:rsid w:val="004D0F5C"/>
    <w:rsid w:val="004D10EB"/>
    <w:rsid w:val="004E6B0E"/>
    <w:rsid w:val="004E795F"/>
    <w:rsid w:val="004F38F8"/>
    <w:rsid w:val="004F6060"/>
    <w:rsid w:val="004F781C"/>
    <w:rsid w:val="00506FFD"/>
    <w:rsid w:val="00566A9B"/>
    <w:rsid w:val="0059370B"/>
    <w:rsid w:val="005B0C13"/>
    <w:rsid w:val="005F6D7F"/>
    <w:rsid w:val="00612B5E"/>
    <w:rsid w:val="00633BAD"/>
    <w:rsid w:val="00651618"/>
    <w:rsid w:val="0066531F"/>
    <w:rsid w:val="0067441B"/>
    <w:rsid w:val="006911B1"/>
    <w:rsid w:val="006B65DE"/>
    <w:rsid w:val="006C1C98"/>
    <w:rsid w:val="006F7C7F"/>
    <w:rsid w:val="00700605"/>
    <w:rsid w:val="007037D3"/>
    <w:rsid w:val="00712272"/>
    <w:rsid w:val="00722CD9"/>
    <w:rsid w:val="00726660"/>
    <w:rsid w:val="007611E8"/>
    <w:rsid w:val="00762451"/>
    <w:rsid w:val="00771956"/>
    <w:rsid w:val="00791B81"/>
    <w:rsid w:val="007B6C22"/>
    <w:rsid w:val="007E0424"/>
    <w:rsid w:val="007E67D0"/>
    <w:rsid w:val="007F3098"/>
    <w:rsid w:val="008147E5"/>
    <w:rsid w:val="00830AF1"/>
    <w:rsid w:val="008504C4"/>
    <w:rsid w:val="00854F97"/>
    <w:rsid w:val="008639C1"/>
    <w:rsid w:val="00876D8E"/>
    <w:rsid w:val="00881E15"/>
    <w:rsid w:val="008B1AA6"/>
    <w:rsid w:val="008C3176"/>
    <w:rsid w:val="008F2431"/>
    <w:rsid w:val="00906BBB"/>
    <w:rsid w:val="00937347"/>
    <w:rsid w:val="00942778"/>
    <w:rsid w:val="009828F4"/>
    <w:rsid w:val="009A3768"/>
    <w:rsid w:val="009A41B2"/>
    <w:rsid w:val="009B12B3"/>
    <w:rsid w:val="009B37FF"/>
    <w:rsid w:val="009B3FE7"/>
    <w:rsid w:val="009E1071"/>
    <w:rsid w:val="009E1327"/>
    <w:rsid w:val="00A2563D"/>
    <w:rsid w:val="00A31672"/>
    <w:rsid w:val="00A32419"/>
    <w:rsid w:val="00A72AA6"/>
    <w:rsid w:val="00AE4E6D"/>
    <w:rsid w:val="00AF249F"/>
    <w:rsid w:val="00B01BB0"/>
    <w:rsid w:val="00B43664"/>
    <w:rsid w:val="00B717E6"/>
    <w:rsid w:val="00B77305"/>
    <w:rsid w:val="00B915F8"/>
    <w:rsid w:val="00BC56BF"/>
    <w:rsid w:val="00BF4CDD"/>
    <w:rsid w:val="00C035CB"/>
    <w:rsid w:val="00C10C4C"/>
    <w:rsid w:val="00C14A0D"/>
    <w:rsid w:val="00C16A0C"/>
    <w:rsid w:val="00C26D1C"/>
    <w:rsid w:val="00C31D0A"/>
    <w:rsid w:val="00C45B08"/>
    <w:rsid w:val="00C550AA"/>
    <w:rsid w:val="00C6214C"/>
    <w:rsid w:val="00C63E32"/>
    <w:rsid w:val="00C65DAD"/>
    <w:rsid w:val="00C77278"/>
    <w:rsid w:val="00C87A5A"/>
    <w:rsid w:val="00C95D06"/>
    <w:rsid w:val="00C96212"/>
    <w:rsid w:val="00CA4290"/>
    <w:rsid w:val="00CB4DDC"/>
    <w:rsid w:val="00CD1C48"/>
    <w:rsid w:val="00CD2B2D"/>
    <w:rsid w:val="00CE2859"/>
    <w:rsid w:val="00CF02DC"/>
    <w:rsid w:val="00D00E7E"/>
    <w:rsid w:val="00D03B2D"/>
    <w:rsid w:val="00D2376D"/>
    <w:rsid w:val="00D3006C"/>
    <w:rsid w:val="00D44FC5"/>
    <w:rsid w:val="00D53A6A"/>
    <w:rsid w:val="00D55D52"/>
    <w:rsid w:val="00D82E7B"/>
    <w:rsid w:val="00D924B6"/>
    <w:rsid w:val="00DA3675"/>
    <w:rsid w:val="00DA786F"/>
    <w:rsid w:val="00DB20AD"/>
    <w:rsid w:val="00DB4D1B"/>
    <w:rsid w:val="00DC1F41"/>
    <w:rsid w:val="00DC33C4"/>
    <w:rsid w:val="00DD7942"/>
    <w:rsid w:val="00DE057F"/>
    <w:rsid w:val="00DE4EF9"/>
    <w:rsid w:val="00DE75AE"/>
    <w:rsid w:val="00DF743A"/>
    <w:rsid w:val="00E0093C"/>
    <w:rsid w:val="00E01AA4"/>
    <w:rsid w:val="00E2206E"/>
    <w:rsid w:val="00E23BFB"/>
    <w:rsid w:val="00E33ADC"/>
    <w:rsid w:val="00E3551C"/>
    <w:rsid w:val="00E37D30"/>
    <w:rsid w:val="00E540DB"/>
    <w:rsid w:val="00E617B3"/>
    <w:rsid w:val="00E61BFB"/>
    <w:rsid w:val="00E83EB8"/>
    <w:rsid w:val="00E84660"/>
    <w:rsid w:val="00E87E9F"/>
    <w:rsid w:val="00E95CE0"/>
    <w:rsid w:val="00EC15F8"/>
    <w:rsid w:val="00EC1B23"/>
    <w:rsid w:val="00EC4046"/>
    <w:rsid w:val="00EC50CB"/>
    <w:rsid w:val="00ED1198"/>
    <w:rsid w:val="00ED1F74"/>
    <w:rsid w:val="00EF3B23"/>
    <w:rsid w:val="00F221A0"/>
    <w:rsid w:val="00F63944"/>
    <w:rsid w:val="00F90D43"/>
    <w:rsid w:val="00F93DB3"/>
    <w:rsid w:val="00FA3FBF"/>
    <w:rsid w:val="00FA7EBA"/>
    <w:rsid w:val="00FE0DF1"/>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basedOn w:val="prastasis"/>
    <w:uiPriority w:val="34"/>
    <w:qFormat/>
    <w:rsid w:val="000F7EE7"/>
    <w:pPr>
      <w:spacing w:after="160" w:line="25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FBE6A-D863-4E08-9E3F-16EF3BA3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0</TotalTime>
  <Pages>4</Pages>
  <Words>4057</Words>
  <Characters>2313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Taryba</cp:lastModifiedBy>
  <cp:revision>2</cp:revision>
  <cp:lastPrinted>2019-03-28T06:37:00Z</cp:lastPrinted>
  <dcterms:created xsi:type="dcterms:W3CDTF">2019-06-19T07:38:00Z</dcterms:created>
  <dcterms:modified xsi:type="dcterms:W3CDTF">2019-06-19T07:38:00Z</dcterms:modified>
</cp:coreProperties>
</file>